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:rsidR="001349C2" w:rsidP="001349C2" w:rsidRDefault="003423CE" w14:paraId="eebb830" w14:textId="eebb830">
      <w:pPr>
        <w:spacing w:after="0"/>
        <w15:collapsed w:val="false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"/>
          <w:tag w:val="DomainObject.Predmet.Sud.Naziv_1"/>
          <w:id w:val="-1418392616"/>
          <w:lock w:val="sdtLocked"/>
          <w:placeholder>
            <w:docPart w:val="A34973DC92EB4B0EB993DD9884587CDD"/>
          </w:placeholder>
          <w:dataBinding w:xpath="/icms/DomainObject.Predmet.Sud.Naziv/derivirana_varijabla[@naziv='DomainObject.Predmet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423CE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</w:p>
    <w:p w:rsidR="005D2A7B" w:rsidP="001349C2" w:rsidRDefault="003423CE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417828595"/>
          <w:lock w:val="sdtLocked"/>
          <w:placeholder>
            <w:docPart w:val="3D93525548BF47C3BDBCBD56393EA658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423CE">
            <w:rPr>
              <w:rStyle w:val="eSPISCCParagraphDefaultFont"/>
              <w:rFonts w:eastAsiaTheme="minorHAnsi"/>
            </w:rPr>
            <w:t>Savska cesta 62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  <w:r w:rsidRPr="001349C2" w:rsidR="005D2A7B">
        <w:rPr>
          <w:rStyle w:val="PozadinaSvijetloZelena"/>
          <w:noProof w:val="false"/>
          <w:shd w:val="clear" w:color="auto" w:fill="auto"/>
        </w:rPr>
        <w:t xml:space="preserve"> </w:t>
      </w:r>
    </w:p>
    <w:p w:rsidR="001349C2" w:rsidP="001349C2" w:rsidRDefault="003423CE">
      <w:pPr>
        <w:spacing w:after="0"/>
      </w:pPr>
      <w:sdt>
        <w:sdtPr>
          <w:rPr>
            <w:rStyle w:val="eSPISCCParagraphDefaultFont"/>
            <w:rFonts w:eastAsiaTheme="minorHAnsi"/>
          </w:rPr>
          <w:alias w:val="Poštanski broj naselja"/>
          <w:tag w:val="DomainObject.Predmet.Sud.Adresa.PostBroj_1"/>
          <w:id w:val="-152758005"/>
          <w:lock w:val="sdtLocked"/>
          <w:placeholder>
            <w:docPart w:val="3D1BBEF5B79346DCB993F5BE21B0829C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423CE">
            <w:rPr>
              <w:rStyle w:val="eSPISCCParagraphDefaultFont"/>
              <w:rFonts w:eastAsiaTheme="minorHAnsi"/>
            </w:rPr>
            <w:t>10000</w:t>
          </w:r>
        </w:sdtContent>
      </w:sdt>
      <w:r w:rsidR="001349C2">
        <w:t xml:space="preserve">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-305014789"/>
          <w:lock w:val="sdtLocked"/>
          <w:placeholder>
            <w:docPart w:val="519A462C7A044A6FA2F612B118EB5616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423CE">
            <w:rPr>
              <w:rStyle w:val="eSPISCCParagraphDefaultFont"/>
              <w:rFonts w:eastAsiaTheme="minorHAnsi"/>
            </w:rPr>
            <w:t>Zagreb</w:t>
          </w:r>
        </w:sdtContent>
      </w:sdt>
      <w:r w:rsidR="001349C2">
        <w:t xml:space="preserve"> </w:t>
      </w:r>
    </w:p>
    <w:p w:rsidR="00C64800" w:rsidP="002A48BD" w:rsidRDefault="00C64800">
      <w:pPr>
        <w:pStyle w:val="HeadereSPIS"/>
        <w:spacing w:after="0"/>
        <w:rPr>
          <w:rStyle w:val="PozadinaSvijetloZelena"/>
        </w:rPr>
      </w:pPr>
    </w:p>
    <w:p w:rsidR="002A48BD" w:rsidP="002A48BD" w:rsidRDefault="002A48BD">
      <w:pPr>
        <w:pStyle w:val="HeadereSPIS"/>
        <w:spacing w:after="0"/>
        <w:rPr>
          <w:rStyle w:val="PozadinaSvijetloZelena"/>
        </w:rPr>
      </w:pPr>
    </w:p>
    <w:p w:rsidR="002A48BD" w:rsidP="002A48BD" w:rsidRDefault="002A48BD">
      <w:pPr>
        <w:pStyle w:val="HeadereSPIS"/>
        <w:spacing w:after="0"/>
        <w:rPr>
          <w:rStyle w:val="PozadinaSvijetloZelena"/>
        </w:rPr>
      </w:pPr>
    </w:p>
    <w:p w:rsidR="002A48BD" w:rsidP="002A48BD" w:rsidRDefault="002A48BD">
      <w:pPr>
        <w:pStyle w:val="HeadereSPIS"/>
        <w:spacing w:after="0"/>
        <w:rPr>
          <w:rStyle w:val="PozadinaSvijetloZelena"/>
        </w:rPr>
      </w:pPr>
    </w:p>
    <w:p w:rsidR="00C64800" w:rsidP="002A48BD" w:rsidRDefault="003423CE">
      <w:pPr>
        <w:pStyle w:val="HeadereSPIS"/>
        <w:spacing w:after="0"/>
        <w:rPr>
          <w:rStyle w:val="PozadinaSvijetloZelena"/>
          <w:rFonts w:eastAsiaTheme="minorHAnsi"/>
        </w:rPr>
      </w:pPr>
      <w:sdt>
        <w:sdtPr>
          <w:rPr>
            <w:rStyle w:val="eSPISCCParagraphDefaultFont"/>
          </w:rPr>
          <w:alias w:val="Oznaka referade"/>
          <w:tag w:val="DomainObject.Predmet.Referada.Oznaka_1"/>
          <w:id w:val="-527485965"/>
          <w:placeholder>
            <w:docPart w:val="E1DA57330299416896F267670D6D9A13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423CE">
            <w:rPr>
              <w:rStyle w:val="eSPISCCParagraphDefaultFont"/>
            </w:rPr>
            <w:t>82</w:t>
          </w:r>
        </w:sdtContent>
      </w:sdt>
      <w:r w:rsidR="00C64800"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1091980227"/>
          <w:placeholder>
            <w:docPart w:val="397B57E5E3EE40BBB15A4B3238CCFA62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423CE">
            <w:rPr>
              <w:rStyle w:val="eSPISCCParagraphDefaultFont"/>
              <w:rFonts w:eastAsiaTheme="minorHAnsi"/>
            </w:rPr>
            <w:t>Pž-4649/2022-10</w:t>
          </w:r>
        </w:sdtContent>
      </w:sdt>
    </w:p>
    <w:p w:rsidR="002A48BD" w:rsidP="002A48BD" w:rsidRDefault="002A48BD">
      <w:pPr>
        <w:pStyle w:val="HeadereSPIS"/>
        <w:spacing w:after="0"/>
      </w:pPr>
    </w:p>
    <w:p w:rsidR="00084D43" w:rsidP="002A48BD" w:rsidRDefault="00084D43">
      <w:pPr>
        <w:pStyle w:val="HeadereSPIS"/>
        <w:spacing w:after="0"/>
      </w:pPr>
    </w:p>
    <w:p w:rsidR="00BA30D8" w:rsidP="002A48BD" w:rsidRDefault="00BA30D8">
      <w:pPr>
        <w:spacing w:after="0"/>
        <w:jc w:val="right"/>
        <w:rPr>
          <w:rFonts w:eastAsia="Times New Roman" w:cs="Times New Roman"/>
          <w:b/>
          <w:lang w:val="es-ES" w:eastAsia="hr-HR"/>
        </w:rPr>
      </w:pPr>
      <w:r w:rsidRPr="00490D16">
        <w:rPr>
          <w:rFonts w:eastAsia="Times New Roman" w:cs="Times New Roman"/>
          <w:lang w:val="es-ES" w:eastAsia="hr-HR"/>
        </w:rPr>
        <w:t>TRGOVAČKI SUD U</w:t>
      </w:r>
      <w:r w:rsidRPr="00B75C90">
        <w:rPr>
          <w:rFonts w:eastAsia="Times New Roman" w:cs="Times New Roman"/>
          <w:b/>
          <w:lang w:val="es-ES"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selje suda"/>
          <w:tag w:val="UserObject.Grad_1"/>
          <w:id w:val="1391459899"/>
          <w:placeholder>
            <w:docPart w:val="FADAA99F61F449209BAF4D9C2D5CDD04"/>
          </w:placeholder>
          <w:dataBinding w:xpath="/icms/UserObject.Grad/derivirana_varijabla[@naziv='UserObject.Gra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423CE" w:rsidR="003423CE">
            <w:rPr>
              <w:rStyle w:val="eSPISCCParagraphDefaultFont"/>
              <w:rFonts w:eastAsiaTheme="minorHAnsi"/>
            </w:rPr>
            <w:t>OSIJEKU</w:t>
          </w:r>
        </w:sdtContent>
      </w:sdt>
      <w:r w:rsidRPr="00B75C90">
        <w:rPr>
          <w:rFonts w:eastAsia="Times New Roman" w:cs="Times New Roman"/>
          <w:b/>
          <w:lang w:val="es-ES" w:eastAsia="hr-HR"/>
        </w:rPr>
        <w:t xml:space="preserve"> </w:t>
      </w:r>
    </w:p>
    <w:p w:rsidR="00084D43" w:rsidP="0061358B" w:rsidRDefault="00084D43">
      <w:pPr>
        <w:rPr>
          <w:rFonts w:eastAsia="Times New Roman" w:cs="Times New Roman"/>
          <w:lang w:val="es-ES" w:eastAsia="hr-HR"/>
        </w:rPr>
      </w:pPr>
    </w:p>
    <w:p w:rsidRPr="00084D43" w:rsidR="00C04D90" w:rsidP="00084D43" w:rsidRDefault="00DC0278">
      <w:pPr>
        <w:rPr>
          <w:rFonts w:eastAsia="Times New Roman" w:cs="Times New Roman"/>
          <w:lang w:val="es-ES" w:eastAsia="hr-HR"/>
        </w:rPr>
      </w:pPr>
      <w:r>
        <w:rPr>
          <w:rFonts w:eastAsia="Times New Roman" w:cs="Times New Roman"/>
          <w:lang w:val="es-ES" w:eastAsia="hr-HR"/>
        </w:rPr>
        <w:t>Na poslovni broj</w:t>
      </w:r>
      <w:r w:rsidRPr="0061358B" w:rsidR="0061358B">
        <w:rPr>
          <w:rFonts w:eastAsia="Times New Roman" w:cs="Times New Roman"/>
          <w:lang w:val="es-ES" w:eastAsia="hr-HR"/>
        </w:rPr>
        <w:t>:</w:t>
      </w:r>
      <w:sdt>
        <w:sdtPr>
          <w:rPr>
            <w:rStyle w:val="eSPISCCParagraphDefaultFont"/>
            <w:rFonts w:eastAsiaTheme="minorHAnsi"/>
          </w:rPr>
          <w:alias w:val="Prvostupanjski poslovni broj"/>
          <w:tag w:val="UserObject.PoslovniBrojPrvostupanjskogSpisa_1"/>
          <w:id w:val="-1315257226"/>
          <w:lock w:val="sdtLocked"/>
          <w:placeholder>
            <w:docPart w:val="85917F93E0F54AEE9BA7BB84AFF5EA43"/>
          </w:placeholder>
          <w:dataBinding w:xpath="/icms/UserObject.PoslovniBrojPrvostupanjskogSpisa/derivirana_varijabla[@naziv='UserObject.PoslovniBrojPrvostupanjskogSpis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423CE" w:rsidR="003423CE">
            <w:rPr>
              <w:rStyle w:val="eSPISCCParagraphDefaultFont"/>
              <w:rFonts w:eastAsiaTheme="minorHAnsi"/>
            </w:rPr>
            <w:t xml:space="preserve"> St-414/2019</w:t>
          </w:r>
        </w:sdtContent>
      </w:sdt>
      <w:r w:rsidR="0061358B">
        <w:rPr>
          <w:rFonts w:eastAsia="Times New Roman" w:cs="Times New Roman"/>
          <w:lang w:val="es-ES" w:eastAsia="hr-HR"/>
        </w:rPr>
        <w:t xml:space="preserve"> </w:t>
      </w:r>
    </w:p>
    <w:p w:rsidR="002533D7" w:rsidP="00BA30D8" w:rsidRDefault="002533D7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BA30D8" w:rsidP="00BA30D8" w:rsidRDefault="00084D43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Dostavljamo drugostupanjsku odluku</w:t>
      </w:r>
      <w:r w:rsidRPr="0061358B" w:rsidR="0061358B">
        <w:rPr>
          <w:rFonts w:eastAsia="Times New Roman" w:cs="Times New Roman"/>
          <w:lang w:eastAsia="hr-HR"/>
        </w:rPr>
        <w:t xml:space="preserve"> </w:t>
      </w:r>
      <w:r w:rsidRPr="00B75C90" w:rsidR="00BA30D8">
        <w:rPr>
          <w:rFonts w:eastAsia="Times New Roman" w:cs="Times New Roman"/>
          <w:lang w:eastAsia="hr-HR"/>
        </w:rPr>
        <w:t xml:space="preserve">poslovni broj </w:t>
      </w:r>
      <w:sdt>
        <w:sdtPr>
          <w:rPr>
            <w:rStyle w:val="eSPISCCParagraphDefaultFont"/>
            <w:rFonts w:eastAsiaTheme="minorHAnsi"/>
          </w:rPr>
          <w:alias w:val="poslovni broj"/>
          <w:tag w:val="DomainObject.Predmet.OznakaBroj_1"/>
          <w:id w:val="1743751320"/>
          <w:placeholder>
            <w:docPart w:val="205F33F0DEEB4339A92B0F0465E6E1DD"/>
          </w:placeholder>
          <w:dataBinding w:xpath="/icms/DomainObject.Predmet.OznakaBroj/derivirana_varijabla[@naziv='DomainObject.Predmet.Oznaka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423CE" w:rsidR="003423CE">
            <w:rPr>
              <w:rStyle w:val="eSPISCCParagraphDefaultFont"/>
              <w:rFonts w:eastAsiaTheme="minorHAnsi"/>
            </w:rPr>
            <w:t>Pž-4649/2022-9</w:t>
          </w:r>
        </w:sdtContent>
      </w:sdt>
      <w:r w:rsidRPr="00B75C90" w:rsidR="00BA30D8">
        <w:rPr>
          <w:rFonts w:eastAsia="Times New Roman" w:cs="Times New Roman"/>
          <w:lang w:eastAsia="hr-HR"/>
        </w:rPr>
        <w:t xml:space="preserve"> od </w:t>
      </w:r>
      <w:sdt>
        <w:sdtPr>
          <w:rPr>
            <w:rStyle w:val="eSPISCCParagraphDefaultFont"/>
            <w:rFonts w:eastAsiaTheme="minorHAnsi"/>
          </w:rPr>
          <w:alias w:val="Datum odluke"/>
          <w:tag w:val="UserObject.DatumOdluke_1"/>
          <w:id w:val="678780938"/>
          <w:placeholder>
            <w:docPart w:val="054D36E117804782BB48705CDCB89B2A"/>
          </w:placeholder>
          <w:dataBinding w:xpath="/icms/UserObject.DatumOdluke/derivirana_varijabla[@naziv='UserObject.DatumOdluke_1']" w:storeItemID="{100293BC-3C9C-4740-99C7-73F5E9006100}"/>
          <w:date w:fullDate="2023-05-12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3423CE" w:rsidR="003423CE">
            <w:rPr>
              <w:rStyle w:val="eSPISCCParagraphDefaultFont"/>
              <w:rFonts w:eastAsiaTheme="minorHAnsi"/>
            </w:rPr>
            <w:t>12. svibnja 2023.</w:t>
          </w:r>
        </w:sdtContent>
      </w:sdt>
      <w:r w:rsidRPr="00B75C90" w:rsidR="00BA30D8">
        <w:rPr>
          <w:rFonts w:eastAsia="Times New Roman" w:cs="Times New Roman"/>
          <w:lang w:eastAsia="hr-HR"/>
        </w:rPr>
        <w:t>, na daljnje postupanje.</w:t>
      </w:r>
    </w:p>
    <w:p w:rsidR="00211312" w:rsidP="00BA30D8" w:rsidRDefault="00211312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B75C90" w:rsidR="00211312" w:rsidP="00BA30D8" w:rsidRDefault="00211312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Radi predaje odluke strankama i drugim zainteresiranim osobama, prvostupanjski će sud koristiti informacijski sustav te će dostavu obaviti elektroničkim putem (čl. 133.d ZPP-a).</w:t>
      </w:r>
    </w:p>
    <w:p w:rsidRPr="00B75C90" w:rsidR="00BA30D8" w:rsidP="00BA30D8" w:rsidRDefault="00BA30D8">
      <w:pPr>
        <w:jc w:val="center"/>
      </w:pPr>
    </w:p>
    <w:p w:rsidRPr="00B75C90" w:rsidR="00BA30D8" w:rsidP="00BA30D8" w:rsidRDefault="003423CE">
      <w:pPr>
        <w:jc w:val="center"/>
      </w:pPr>
      <w:sdt>
        <w:sdtPr>
          <w:rPr>
            <w:rStyle w:val="eSPISCCParagraphDefaultFont"/>
            <w:rFonts w:eastAsiaTheme="minorHAnsi"/>
          </w:rPr>
          <w:alias w:val="Naselje"/>
          <w:tag w:val="DativNaselje"/>
          <w:id w:val="1687086326"/>
          <w:lock w:val="sdtLocked"/>
          <w:placeholder>
            <w:docPart w:val="F999381E9BFF4E40870ED01858871FF4"/>
          </w:placeholder>
          <w:dataBinding w:xpath="/icms/DomainObject.Predmet.Sud.Adresa.Naselje/derivirana_varijabla[@naziv='DativNaselje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423CE">
            <w:rPr>
              <w:rStyle w:val="eSPISCCParagraphDefaultFont"/>
              <w:rFonts w:eastAsiaTheme="minorHAnsi"/>
            </w:rPr>
            <w:t>Zagreb</w:t>
          </w:r>
        </w:sdtContent>
      </w:sdt>
      <w:r w:rsidRPr="00B75C90" w:rsidR="00BA30D8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-380181018"/>
          <w:placeholder>
            <w:docPart w:val="DAC1EBC943EB4D8F82CF0D382B7E5937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3423CE">
            <w:rPr>
              <w:rStyle w:val="eSPISCCParagraphDefaultFont"/>
              <w:rFonts w:eastAsiaTheme="minorHAnsi"/>
            </w:rPr>
            <w:t>18. svibnja 2023.</w:t>
          </w:r>
        </w:sdtContent>
      </w:sdt>
    </w:p>
    <w:p w:rsidR="00211312" w:rsidP="00211312" w:rsidRDefault="00211312">
      <w:pPr>
        <w:pStyle w:val="Zapisniar"/>
        <w:ind w:left="5664"/>
        <w:jc w:val="center"/>
        <w:rPr>
          <w:lang w:eastAsia="hr-HR"/>
        </w:rPr>
      </w:pPr>
      <w:r>
        <w:rPr>
          <w:lang w:eastAsia="hr-HR"/>
        </w:rPr>
        <w:t>O</w:t>
      </w:r>
      <w:r w:rsidRPr="006C43C5" w:rsidR="00BA30D8">
        <w:rPr>
          <w:lang w:eastAsia="hr-HR"/>
        </w:rPr>
        <w:t>vlašteni službenik</w:t>
      </w:r>
    </w:p>
    <w:p w:rsidRPr="006C43C5" w:rsidR="00BA30D8" w:rsidP="00211312" w:rsidRDefault="00D92B35">
      <w:pPr>
        <w:pStyle w:val="Zapisniar"/>
        <w:ind w:left="5664"/>
        <w:jc w:val="center"/>
        <w:rPr>
          <w:lang w:eastAsia="hr-HR"/>
        </w:rPr>
      </w:pPr>
      <w:r>
        <w:t>Brankica Curman</w:t>
      </w:r>
    </w:p>
    <w:p w:rsidR="00BA30D8" w:rsidP="001349C2" w:rsidRDefault="00BA30D8">
      <w:pPr>
        <w:spacing w:after="0"/>
      </w:pPr>
    </w:p>
    <w:sectPr w:rsidR="00BA30D8" w:rsidSect="00C64800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B77C6" w:rsidP="00537B78" w:rsidRDefault="004B77C6">
      <w:r>
        <w:separator/>
      </w:r>
    </w:p>
  </w:endnote>
  <w:endnote w:type="continuationSeparator" w:id="0">
    <w:p w:rsidR="004B77C6" w:rsidP="00537B78" w:rsidRDefault="004B77C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21699147"/>
      <w:docPartObj>
        <w:docPartGallery w:val="Page Numbers (Bottom of Page)"/>
        <w:docPartUnique/>
      </w:docPartObj>
    </w:sdtPr>
    <w:sdtEndPr/>
    <w:sdtContent>
      <w:p w:rsidR="001349C2" w:rsidRDefault="001349C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23CE">
          <w:t>1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B77C6" w:rsidP="00537B78" w:rsidRDefault="004B77C6">
      <w:r>
        <w:separator/>
      </w:r>
    </w:p>
  </w:footnote>
  <w:footnote w:type="continuationSeparator" w:id="0">
    <w:p w:rsidR="004B77C6" w:rsidP="00537B78" w:rsidRDefault="004B77C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3423CE">
    <w:pPr>
      <w:pStyle w:val="HeadereSPIS"/>
    </w:pPr>
    <w:sdt>
      <w:sdtPr>
        <w:rPr>
          <w:rStyle w:val="eSPISCCParagraphDefaultFont"/>
        </w:rPr>
        <w:alias w:val="Oznaka referade"/>
        <w:tag w:val="DomainObject.Predmet.Referada.Oznaka_1"/>
        <w:id w:val="2039546895"/>
        <w:placeholder>
          <w:docPart w:val="6A0EB60072924879BFA78764649C50ED"/>
        </w:placeholder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3423CE">
          <w:rPr>
            <w:rStyle w:val="eSPISCCParagraphDefaultFont"/>
          </w:rPr>
          <w:t>82</w:t>
        </w:r>
      </w:sdtContent>
    </w:sdt>
    <w:r w:rsidR="00A230FF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  <w:rFonts w:eastAsiaTheme="minorHAnsi"/>
        </w:rPr>
        <w:alias w:val="Poslovni broj dokumenta"/>
        <w:tag w:val="DomainObject.PoslovniBrojDokumenta"/>
        <w:id w:val="265122315"/>
        <w:placeholder>
          <w:docPart w:val="F4DC4866E4D84E99B91FF2FE39400ACA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3423CE">
          <w:rPr>
            <w:rStyle w:val="eSPISCCParagraphDefaultFont"/>
            <w:rFonts w:eastAsiaTheme="minorHAnsi"/>
          </w:rPr>
          <w:t>Pž-4649/2022-10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563D"/>
    <w:rsid w:val="00037BD0"/>
    <w:rsid w:val="000401ED"/>
    <w:rsid w:val="000414E4"/>
    <w:rsid w:val="00042B6A"/>
    <w:rsid w:val="00042D31"/>
    <w:rsid w:val="000431C6"/>
    <w:rsid w:val="000436D7"/>
    <w:rsid w:val="00043F3B"/>
    <w:rsid w:val="00046BD4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4D43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32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0F5D17"/>
    <w:rsid w:val="00100E9B"/>
    <w:rsid w:val="00101BA5"/>
    <w:rsid w:val="0010262E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1312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3D7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8BD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BC5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3CE"/>
    <w:rsid w:val="00342F46"/>
    <w:rsid w:val="00343B32"/>
    <w:rsid w:val="003449F5"/>
    <w:rsid w:val="00345951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C0B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5F88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0D16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B77C6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6A7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564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599C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358B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82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30FF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30D8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4F69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4D90"/>
    <w:rsid w:val="00C068D2"/>
    <w:rsid w:val="00C10A44"/>
    <w:rsid w:val="00C112EA"/>
    <w:rsid w:val="00C13D15"/>
    <w:rsid w:val="00C13F27"/>
    <w:rsid w:val="00C15814"/>
    <w:rsid w:val="00C170F5"/>
    <w:rsid w:val="00C175C2"/>
    <w:rsid w:val="00C1776E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4800"/>
    <w:rsid w:val="00C65A6C"/>
    <w:rsid w:val="00C65E38"/>
    <w:rsid w:val="00C66634"/>
    <w:rsid w:val="00C66FB3"/>
    <w:rsid w:val="00C70EB1"/>
    <w:rsid w:val="00C72AF8"/>
    <w:rsid w:val="00C72B02"/>
    <w:rsid w:val="00C73319"/>
    <w:rsid w:val="00C73A8D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182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08E8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2B35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278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B6701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Normal Table" w:semiHidden="false" w:unhideWhenUsed="false"/>
    <w:lsdException w:name="Table Web 2" w:semiHidden="false" w:unhideWhenUsed="false"/>
    <w:lsdException w:name="Table Grid" w:uiPriority="59" w:semiHidden="false" w:unhideWhenUsed="false"/>
    <w:lsdException w:name="Table Theme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3563D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03563D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03563D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3563D"/>
    <w:pPr>
      <w:spacing w:after="240" w:line="240" w:lineRule="auto"/>
    </w:pPr>
    <w:rPr>
      <w:rFonts w:ascii="Arial" w:hAnsi="Arial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03563D"/>
    <w:rPr>
      <w:rFonts w:ascii="Arial" w:cs="Times New Roman" w:eastAsia="Times New Roman" w:hAnsi="Arial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03563D"/>
    <w:pPr>
      <w:tabs>
        <w:tab w:pos="7088" w:val="left"/>
      </w:tabs>
      <w:spacing w:after="0"/>
    </w:pPr>
    <w:rPr>
      <w:rFonts w:ascii="Arial" w:hAnsi="Arial"/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956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7741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="00332B0E" w:rsidRDefault="00817312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4973DC92EB4B0EB993DD9884587C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C44AE0C-92A5-499C-96AA-798D9B0B876E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93525548BF47C3BDBCBD56393EA6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955E0B-2C10-4516-A296-2A4E8242A5F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1BBEF5B79346DCB993F5BE21B0829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80CFD82-6396-443D-8DF9-18FF6C5D5FF0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9A462C7A044A6FA2F612B118EB56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F49AB14-04C1-4306-8B69-F95C59FC832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DAA99F61F449209BAF4D9C2D5CDD0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15882BA-3F0B-4E18-975B-DA06E9DE6944}"/>
      </w:docPartPr>
      <w:docPartBody>
        <w:p w:rsidR="00F86244" w:rsidP="00B373B5" w:rsidRDefault="00B373B5">
          <w:pPr>
            <w:pStyle w:val="FADAA99F61F449209BAF4D9C2D5CDD04"/>
          </w:pPr>
          <w:r w:rsidRPr="009873A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05F33F0DEEB4339A92B0F0465E6E1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2272323-9CF9-40B3-9DA1-E0E79CA814B6}"/>
      </w:docPartPr>
      <w:docPartBody>
        <w:p w:rsidR="00F86244" w:rsidP="00B373B5" w:rsidRDefault="00B373B5">
          <w:pPr>
            <w:pStyle w:val="205F33F0DEEB4339A92B0F0465E6E1DD"/>
          </w:pPr>
          <w:r w:rsidRPr="009873A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54D36E117804782BB48705CDCB89B2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C64E29B-23A7-444A-809A-8E5AFA3F1C79}"/>
      </w:docPartPr>
      <w:docPartBody>
        <w:p w:rsidR="00F86244" w:rsidP="00B373B5" w:rsidRDefault="00B373B5">
          <w:pPr>
            <w:pStyle w:val="054D36E117804782BB48705CDCB89B2A"/>
          </w:pPr>
          <w:r w:rsidRPr="009873A4">
            <w:rPr>
              <w:rStyle w:val="Tekstrezerviranogmjesta"/>
            </w:rPr>
            <w:t>__________</w:t>
          </w:r>
        </w:p>
      </w:docPartBody>
    </w:docPart>
    <w:docPart>
      <w:docPartPr>
        <w:name w:val="DAC1EBC943EB4D8F82CF0D382B7E59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F06B551-2E29-450D-94FA-7331242E2256}"/>
      </w:docPartPr>
      <w:docPartBody>
        <w:p w:rsidR="00F86244" w:rsidP="00B373B5" w:rsidRDefault="00B373B5">
          <w:pPr>
            <w:pStyle w:val="DAC1EBC943EB4D8F82CF0D382B7E5937"/>
          </w:pPr>
          <w:r w:rsidRPr="006C43C5">
            <w:rPr>
              <w:rStyle w:val="Tekstrezerviranogmjesta"/>
            </w:rPr>
            <w:t>__________</w:t>
          </w:r>
        </w:p>
      </w:docPartBody>
    </w:docPart>
    <w:docPart>
      <w:docPartPr>
        <w:name w:val="85917F93E0F54AEE9BA7BB84AFF5EA4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2E418DF-63EC-447D-923B-912E65CBEC37}"/>
      </w:docPartPr>
      <w:docPartBody>
        <w:p w:rsidR="00A74B4C" w:rsidRDefault="00891C6F">
          <w:r w:rsidRPr="007E142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4DC4866E4D84E99B91FF2FE39400AC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366B22-7BB7-4AA9-9B2D-6B41BD4E1747}"/>
      </w:docPartPr>
      <w:docPartBody>
        <w:p w:rsidR="009D55D5" w:rsidP="00DC693C" w:rsidRDefault="00DC693C">
          <w:pPr>
            <w:pStyle w:val="F4DC4866E4D84E99B91FF2FE39400ACA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999381E9BFF4E40870ED01858871FF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AC54D70-7054-4700-80EE-84E64CDCCF07}"/>
      </w:docPartPr>
      <w:docPartBody>
        <w:p w:rsidR="00831BB0" w:rsidRDefault="009D55D5">
          <w:r w:rsidRPr="006D428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1DA57330299416896F267670D6D9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760F2CA-BC8E-467E-8162-96E228974DB8}"/>
      </w:docPartPr>
      <w:docPartBody>
        <w:p w:rsidR="00A77E72" w:rsidP="00780B62" w:rsidRDefault="00780B62">
          <w:pPr>
            <w:pStyle w:val="E1DA57330299416896F267670D6D9A13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57E5E3EE40BBB15A4B3238CCFA6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DAEC85-342C-4D92-BCB5-A6B75F3E4257}"/>
      </w:docPartPr>
      <w:docPartBody>
        <w:p w:rsidR="00A77E72" w:rsidP="00780B62" w:rsidRDefault="00780B62">
          <w:pPr>
            <w:pStyle w:val="397B57E5E3EE40BBB15A4B3238CCFA6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A90"/>
    <w:rsid w:val="000E7F0B"/>
    <w:rsid w:val="00101C43"/>
    <w:rsid w:val="00141482"/>
    <w:rsid w:val="001629AB"/>
    <w:rsid w:val="00332B0E"/>
    <w:rsid w:val="003E0449"/>
    <w:rsid w:val="003F07CD"/>
    <w:rsid w:val="0041451F"/>
    <w:rsid w:val="005132FB"/>
    <w:rsid w:val="00525F84"/>
    <w:rsid w:val="00780B62"/>
    <w:rsid w:val="00817312"/>
    <w:rsid w:val="00831BB0"/>
    <w:rsid w:val="00891C6F"/>
    <w:rsid w:val="008D30C8"/>
    <w:rsid w:val="00917715"/>
    <w:rsid w:val="009C203C"/>
    <w:rsid w:val="009D55D5"/>
    <w:rsid w:val="00A13590"/>
    <w:rsid w:val="00A74B4C"/>
    <w:rsid w:val="00A77E72"/>
    <w:rsid w:val="00AB0B20"/>
    <w:rsid w:val="00B03F05"/>
    <w:rsid w:val="00B373B5"/>
    <w:rsid w:val="00CA36E7"/>
    <w:rsid w:val="00CC30E8"/>
    <w:rsid w:val="00CE74A1"/>
    <w:rsid w:val="00DC0A90"/>
    <w:rsid w:val="00DC693C"/>
    <w:rsid w:val="00EA7C11"/>
    <w:rsid w:val="00F86244"/>
    <w:rsid w:val="00F963D5"/>
    <w:rsid w:val="00FB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Table" w:semiHidden="false" w:unhideWhenUsed="false"/>
    <w:lsdException w:name="Table Web 2" w:semiHidden="false" w:unhideWhenUsed="false"/>
    <w:lsdException w:name="Table Grid" w:uiPriority="59" w:semiHidden="false" w:unhideWhenUsed="false"/>
    <w:lsdException w:name="Table Theme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80B62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6128FB6A810E4F25A608B5BA0AA902FB" w:customStyle="true">
    <w:name w:val="6128FB6A810E4F25A608B5BA0AA902FB"/>
  </w:style>
  <w:style w:type="paragraph" w:styleId="B4A794CFFAE345AEACE6EA4D3A25BF5E" w:customStyle="true">
    <w:name w:val="B4A794CFFAE345AEACE6EA4D3A25BF5E"/>
  </w:style>
  <w:style w:type="paragraph" w:styleId="848F4168F70E466D940129AFDA3711F7" w:customStyle="true">
    <w:name w:val="848F4168F70E466D940129AFDA3711F7"/>
  </w:style>
  <w:style w:type="paragraph" w:styleId="4DAFDC61FA8648FA92406B8E63713D79" w:customStyle="true">
    <w:name w:val="4DAFDC61FA8648FA92406B8E63713D79"/>
  </w:style>
  <w:style w:type="paragraph" w:styleId="6B943E0542984EF6B1BEEA698BF95A27" w:customStyle="true">
    <w:name w:val="6B943E0542984EF6B1BEEA698BF95A27"/>
  </w:style>
  <w:style w:type="paragraph" w:styleId="595F9148DF494B69B862E9C190D8DD65" w:customStyle="true">
    <w:name w:val="595F9148DF494B69B862E9C190D8DD65"/>
  </w:style>
  <w:style w:type="paragraph" w:styleId="A21A46DE64D44228A6187672FE71B8E0" w:customStyle="true">
    <w:name w:val="A21A46DE64D44228A6187672FE71B8E0"/>
  </w:style>
  <w:style w:type="paragraph" w:styleId="E7903888172046F896B5BEBC63A4C9D4" w:customStyle="true">
    <w:name w:val="E7903888172046F896B5BEBC63A4C9D4"/>
  </w:style>
  <w:style w:type="paragraph" w:styleId="76ADF15C1C8B483DAE7C386C95F9F55E" w:customStyle="true">
    <w:name w:val="76ADF15C1C8B483DAE7C386C95F9F55E"/>
  </w:style>
  <w:style w:type="paragraph" w:styleId="27CEE47CBCC8429B8BFE2FB87F458D72" w:customStyle="true">
    <w:name w:val="27CEE47CBCC8429B8BFE2FB87F458D72"/>
  </w:style>
  <w:style w:type="paragraph" w:styleId="6A0EB60072924879BFA78764649C50ED" w:customStyle="true">
    <w:name w:val="6A0EB60072924879BFA78764649C50ED"/>
  </w:style>
  <w:style w:type="paragraph" w:styleId="6FB2104302E54D158BD22ADC06AD53DA" w:customStyle="true">
    <w:name w:val="6FB2104302E54D158BD22ADC06AD53DA"/>
  </w:style>
  <w:style w:type="paragraph" w:styleId="AAA326811C80402A95695E5B75C48592" w:customStyle="true">
    <w:name w:val="AAA326811C80402A95695E5B75C48592"/>
    <w:rsid w:val="00DC0A90"/>
  </w:style>
  <w:style w:type="paragraph" w:styleId="EA53CC5B23184D739B6571AD3673166F" w:customStyle="true">
    <w:name w:val="EA53CC5B23184D739B6571AD3673166F"/>
    <w:rsid w:val="00DC0A90"/>
  </w:style>
  <w:style w:type="paragraph" w:styleId="238D609DC88143D195103FB12E6E044D" w:customStyle="true">
    <w:name w:val="238D609DC88143D195103FB12E6E044D"/>
    <w:rsid w:val="00DC0A90"/>
  </w:style>
  <w:style w:type="paragraph" w:styleId="A4BE31816FAA462A8DCC5E51BF7E045D" w:customStyle="true">
    <w:name w:val="A4BE31816FAA462A8DCC5E51BF7E045D"/>
    <w:rsid w:val="00DC0A90"/>
  </w:style>
  <w:style w:type="paragraph" w:styleId="5B0914D62B0941218726587D22B0D2BA" w:customStyle="true">
    <w:name w:val="5B0914D62B0941218726587D22B0D2BA"/>
    <w:rsid w:val="00DC0A90"/>
  </w:style>
  <w:style w:type="paragraph" w:styleId="E4AEAC630D8945CCACCB100B6DCF0D95" w:customStyle="true">
    <w:name w:val="E4AEAC630D8945CCACCB100B6DCF0D95"/>
    <w:rsid w:val="00DC0A90"/>
  </w:style>
  <w:style w:type="paragraph" w:styleId="8CE72FF1CC4D427692F4897D0F3501B0" w:customStyle="true">
    <w:name w:val="8CE72FF1CC4D427692F4897D0F3501B0"/>
    <w:rsid w:val="00DC0A90"/>
  </w:style>
  <w:style w:type="paragraph" w:styleId="30B8D16367144AEC964CF874228556E3" w:customStyle="true">
    <w:name w:val="30B8D16367144AEC964CF874228556E3"/>
    <w:rsid w:val="00DC0A90"/>
  </w:style>
  <w:style w:type="paragraph" w:styleId="F674E757CF43449682AF93F9299492BB" w:customStyle="true">
    <w:name w:val="F674E757CF43449682AF93F9299492BB"/>
    <w:rsid w:val="00DC0A90"/>
  </w:style>
  <w:style w:type="paragraph" w:styleId="0AD3FCC410E249A49DC34ADCAE70EE30" w:customStyle="true">
    <w:name w:val="0AD3FCC410E249A49DC34ADCAE70EE30"/>
    <w:rsid w:val="00DC0A90"/>
  </w:style>
  <w:style w:type="paragraph" w:styleId="9208B1C4C78049E2ADD630F0649F8305" w:customStyle="true">
    <w:name w:val="9208B1C4C78049E2ADD630F0649F8305"/>
    <w:rsid w:val="00DC0A90"/>
  </w:style>
  <w:style w:type="paragraph" w:styleId="CB63B75131CB4EA99D7D5F63E9D9E4F9" w:customStyle="true">
    <w:name w:val="CB63B75131CB4EA99D7D5F63E9D9E4F9"/>
    <w:rsid w:val="00DC0A90"/>
  </w:style>
  <w:style w:type="paragraph" w:styleId="B3CE366F68E04B4E896EDF18891CE99B" w:customStyle="true">
    <w:name w:val="B3CE366F68E04B4E896EDF18891CE99B"/>
    <w:rsid w:val="00332B0E"/>
  </w:style>
  <w:style w:type="paragraph" w:styleId="01F6A27198A14E848CCD1762683C217B" w:customStyle="true">
    <w:name w:val="01F6A27198A14E848CCD1762683C217B"/>
    <w:rsid w:val="00332B0E"/>
  </w:style>
  <w:style w:type="paragraph" w:styleId="81E95F1E4B614D6AA3863DDD90CDC08C" w:customStyle="true">
    <w:name w:val="81E95F1E4B614D6AA3863DDD90CDC08C"/>
    <w:rsid w:val="00332B0E"/>
  </w:style>
  <w:style w:type="paragraph" w:styleId="B2B9449226254C6CB22160F0A133C8A5" w:customStyle="true">
    <w:name w:val="B2B9449226254C6CB22160F0A133C8A5"/>
    <w:rsid w:val="00332B0E"/>
  </w:style>
  <w:style w:type="paragraph" w:styleId="26752FD04F814A78A5D8709A1718EB76" w:customStyle="true">
    <w:name w:val="26752FD04F814A78A5D8709A1718EB76"/>
    <w:rsid w:val="00332B0E"/>
  </w:style>
  <w:style w:type="paragraph" w:styleId="7C9673D99E044BA88493829DEA814606" w:customStyle="true">
    <w:name w:val="7C9673D99E044BA88493829DEA814606"/>
    <w:rsid w:val="00332B0E"/>
  </w:style>
  <w:style w:type="paragraph" w:styleId="64D6F6E106D14306A857C5451B7BA40E" w:customStyle="true">
    <w:name w:val="64D6F6E106D14306A857C5451B7BA40E"/>
    <w:rsid w:val="00332B0E"/>
  </w:style>
  <w:style w:type="paragraph" w:styleId="87983AE9340B4A719B2ED092581A4C9D" w:customStyle="true">
    <w:name w:val="87983AE9340B4A719B2ED092581A4C9D"/>
    <w:rsid w:val="00332B0E"/>
  </w:style>
  <w:style w:type="paragraph" w:styleId="D5F56374C16D4142A1D5822699DBA624" w:customStyle="true">
    <w:name w:val="D5F56374C16D4142A1D5822699DBA624"/>
    <w:rsid w:val="00332B0E"/>
  </w:style>
  <w:style w:type="paragraph" w:styleId="61B9657060DF408594EE21863F8E1DAF" w:customStyle="true">
    <w:name w:val="61B9657060DF408594EE21863F8E1DAF"/>
    <w:rsid w:val="00332B0E"/>
  </w:style>
  <w:style w:type="paragraph" w:styleId="CBAC6CA2B3B04CC383561B038B20E17B" w:customStyle="true">
    <w:name w:val="CBAC6CA2B3B04CC383561B038B20E17B"/>
    <w:rsid w:val="00332B0E"/>
  </w:style>
  <w:style w:type="paragraph" w:styleId="24A2468DC6834DE49DCAD2B4FED0162D" w:customStyle="true">
    <w:name w:val="24A2468DC6834DE49DCAD2B4FED0162D"/>
    <w:rsid w:val="00332B0E"/>
  </w:style>
  <w:style w:type="paragraph" w:styleId="995E50EF6BCC4E7EA12662953044CD41" w:customStyle="true">
    <w:name w:val="995E50EF6BCC4E7EA12662953044CD41"/>
    <w:rsid w:val="00332B0E"/>
  </w:style>
  <w:style w:type="paragraph" w:styleId="4B4850FB74074848B1A98270075FE157" w:customStyle="true">
    <w:name w:val="4B4850FB74074848B1A98270075FE157"/>
    <w:rsid w:val="00332B0E"/>
  </w:style>
  <w:style w:type="paragraph" w:styleId="D3B4DD87089E4D01A2A83E6A0FF56423" w:customStyle="true">
    <w:name w:val="D3B4DD87089E4D01A2A83E6A0FF56423"/>
    <w:rsid w:val="00332B0E"/>
  </w:style>
  <w:style w:type="paragraph" w:styleId="475BBC0435674CBAA8CD84DA4F13AB83" w:customStyle="true">
    <w:name w:val="475BBC0435674CBAA8CD84DA4F13AB83"/>
    <w:rsid w:val="00332B0E"/>
  </w:style>
  <w:style w:type="paragraph" w:styleId="36C38562E735467C88ECD0D904E1FA28" w:customStyle="true">
    <w:name w:val="36C38562E735467C88ECD0D904E1FA28"/>
    <w:rsid w:val="003E0449"/>
  </w:style>
  <w:style w:type="paragraph" w:styleId="EB94DEE67ED946FC95CE6D607359FE22" w:customStyle="true">
    <w:name w:val="EB94DEE67ED946FC95CE6D607359FE22"/>
    <w:rsid w:val="003E0449"/>
  </w:style>
  <w:style w:type="paragraph" w:styleId="426D4310C231499185EDFFF4D4301C48" w:customStyle="true">
    <w:name w:val="426D4310C231499185EDFFF4D4301C48"/>
    <w:rsid w:val="003E0449"/>
  </w:style>
  <w:style w:type="paragraph" w:styleId="3A7E5D9721A242D5A59C6E8E8E58BFA8" w:customStyle="true">
    <w:name w:val="3A7E5D9721A242D5A59C6E8E8E58BFA8"/>
    <w:rsid w:val="003E0449"/>
  </w:style>
  <w:style w:type="paragraph" w:styleId="2E9B7B00F1B74E68B916FA8348F6F61B" w:customStyle="true">
    <w:name w:val="2E9B7B00F1B74E68B916FA8348F6F61B"/>
    <w:rsid w:val="003E0449"/>
  </w:style>
  <w:style w:type="paragraph" w:styleId="66ED8C6EB3C244C698D6698F8B4FC6BB" w:customStyle="true">
    <w:name w:val="66ED8C6EB3C244C698D6698F8B4FC6BB"/>
    <w:rsid w:val="003E0449"/>
  </w:style>
  <w:style w:type="paragraph" w:styleId="F6585AD113144CE7AF58FD2E45133CB9" w:customStyle="true">
    <w:name w:val="F6585AD113144CE7AF58FD2E45133CB9"/>
    <w:rsid w:val="003E0449"/>
  </w:style>
  <w:style w:type="paragraph" w:styleId="D3158DFC186A4B8781C5339F9E6CA824" w:customStyle="true">
    <w:name w:val="D3158DFC186A4B8781C5339F9E6CA824"/>
    <w:rsid w:val="003E0449"/>
  </w:style>
  <w:style w:type="paragraph" w:styleId="5571FB888EC24F5F9F5C4318A986623B" w:customStyle="true">
    <w:name w:val="5571FB888EC24F5F9F5C4318A986623B"/>
    <w:rsid w:val="003E0449"/>
  </w:style>
  <w:style w:type="paragraph" w:styleId="411C2029B1EB425AB67E67C28CB723DE" w:customStyle="true">
    <w:name w:val="411C2029B1EB425AB67E67C28CB723DE"/>
    <w:rsid w:val="003E0449"/>
  </w:style>
  <w:style w:type="paragraph" w:styleId="F29C7F088E53487B953A96C06F36D027" w:customStyle="true">
    <w:name w:val="F29C7F088E53487B953A96C06F36D027"/>
    <w:rsid w:val="003E0449"/>
  </w:style>
  <w:style w:type="paragraph" w:styleId="7CB195D0AC7440C3AD1D6F1581761A89" w:customStyle="true">
    <w:name w:val="7CB195D0AC7440C3AD1D6F1581761A89"/>
    <w:rsid w:val="003E0449"/>
  </w:style>
  <w:style w:type="paragraph" w:styleId="FCE31984AEDE4A39993E380A8287A25F" w:customStyle="true">
    <w:name w:val="FCE31984AEDE4A39993E380A8287A25F"/>
    <w:rsid w:val="003E0449"/>
  </w:style>
  <w:style w:type="paragraph" w:styleId="373C384419664C4DA8F304137D0F998E" w:customStyle="true">
    <w:name w:val="373C384419664C4DA8F304137D0F998E"/>
    <w:rsid w:val="003E0449"/>
  </w:style>
  <w:style w:type="paragraph" w:styleId="386CE0990B504EC5983965FD309C71FE" w:customStyle="true">
    <w:name w:val="386CE0990B504EC5983965FD309C71FE"/>
    <w:rsid w:val="003E0449"/>
  </w:style>
  <w:style w:type="paragraph" w:styleId="2FE6F218413B406F9DC728C681E94BA7" w:customStyle="true">
    <w:name w:val="2FE6F218413B406F9DC728C681E94BA7"/>
    <w:rsid w:val="003E0449"/>
  </w:style>
  <w:style w:type="paragraph" w:styleId="4199836D388F4CDF96F9A328EB31FF56" w:customStyle="true">
    <w:name w:val="4199836D388F4CDF96F9A328EB31FF56"/>
    <w:rsid w:val="00EA7C11"/>
  </w:style>
  <w:style w:type="paragraph" w:styleId="B89D0809258A450A83560494101CF529" w:customStyle="true">
    <w:name w:val="B89D0809258A450A83560494101CF529"/>
    <w:rsid w:val="00EA7C11"/>
  </w:style>
  <w:style w:type="paragraph" w:styleId="4600E64B8CFC49838CE044CD6A3E39A4" w:customStyle="true">
    <w:name w:val="4600E64B8CFC49838CE044CD6A3E39A4"/>
    <w:rsid w:val="00EA7C11"/>
  </w:style>
  <w:style w:type="paragraph" w:styleId="7AAA9B9196BA40B2B595B8976802B2CA" w:customStyle="true">
    <w:name w:val="7AAA9B9196BA40B2B595B8976802B2CA"/>
    <w:rsid w:val="00EA7C11"/>
  </w:style>
  <w:style w:type="paragraph" w:styleId="98AD4299C9EA41CDB78A47CF38681692" w:customStyle="true">
    <w:name w:val="98AD4299C9EA41CDB78A47CF38681692"/>
    <w:rsid w:val="00EA7C11"/>
  </w:style>
  <w:style w:type="paragraph" w:styleId="193352FD62914833B373B17BCBE75F00" w:customStyle="true">
    <w:name w:val="193352FD62914833B373B17BCBE75F00"/>
    <w:rsid w:val="00EA7C11"/>
  </w:style>
  <w:style w:type="paragraph" w:styleId="11252D0622AE471AB1A03445ACF366B9" w:customStyle="true">
    <w:name w:val="11252D0622AE471AB1A03445ACF366B9"/>
    <w:rsid w:val="00EA7C11"/>
  </w:style>
  <w:style w:type="paragraph" w:styleId="6B7BDC0629014E12942AE0F95C27AB5A" w:customStyle="true">
    <w:name w:val="6B7BDC0629014E12942AE0F95C27AB5A"/>
    <w:rsid w:val="00EA7C11"/>
  </w:style>
  <w:style w:type="paragraph" w:styleId="653F5ADB4E1345F78935BB874CC511A4" w:customStyle="true">
    <w:name w:val="653F5ADB4E1345F78935BB874CC511A4"/>
    <w:rsid w:val="00EA7C11"/>
  </w:style>
  <w:style w:type="paragraph" w:styleId="AC425B88992E494C8AC8C555EE9BC83C" w:customStyle="true">
    <w:name w:val="AC425B88992E494C8AC8C555EE9BC83C"/>
    <w:rsid w:val="00EA7C11"/>
  </w:style>
  <w:style w:type="paragraph" w:styleId="14315D297B55479F86D5B3411EC8868A" w:customStyle="true">
    <w:name w:val="14315D297B55479F86D5B3411EC8868A"/>
    <w:rsid w:val="00EA7C11"/>
  </w:style>
  <w:style w:type="paragraph" w:styleId="7E052842173442C78855044B9926A248" w:customStyle="true">
    <w:name w:val="7E052842173442C78855044B9926A248"/>
    <w:rsid w:val="00EA7C11"/>
  </w:style>
  <w:style w:type="paragraph" w:styleId="C32AA421D2A64615B70D84CB029462EC" w:customStyle="true">
    <w:name w:val="C32AA421D2A64615B70D84CB029462EC"/>
    <w:rsid w:val="00EA7C11"/>
  </w:style>
  <w:style w:type="paragraph" w:styleId="FA177A5CCE3F4D9EA05F2F501DE797FB" w:customStyle="true">
    <w:name w:val="FA177A5CCE3F4D9EA05F2F501DE797FB"/>
    <w:rsid w:val="00EA7C11"/>
  </w:style>
  <w:style w:type="paragraph" w:styleId="F3FBACDAC27E456FBCA9A5F64ADEB377" w:customStyle="true">
    <w:name w:val="F3FBACDAC27E456FBCA9A5F64ADEB377"/>
    <w:rsid w:val="00CE74A1"/>
  </w:style>
  <w:style w:type="paragraph" w:styleId="A1753058509641E699B3C9A3191915BB" w:customStyle="true">
    <w:name w:val="A1753058509641E699B3C9A3191915BB"/>
    <w:rsid w:val="00CE74A1"/>
  </w:style>
  <w:style w:type="paragraph" w:styleId="1154C44133374C44B89CA9AD9CCD2245" w:customStyle="true">
    <w:name w:val="1154C44133374C44B89CA9AD9CCD2245"/>
    <w:rsid w:val="00CE74A1"/>
  </w:style>
  <w:style w:type="paragraph" w:styleId="BD9706C29CBA4270B9B5E3E5E0D526B2" w:customStyle="true">
    <w:name w:val="BD9706C29CBA4270B9B5E3E5E0D526B2"/>
    <w:rsid w:val="00CE74A1"/>
  </w:style>
  <w:style w:type="paragraph" w:styleId="D4FAF3C92B34481698E98420E04E8BA5" w:customStyle="true">
    <w:name w:val="D4FAF3C92B34481698E98420E04E8BA5"/>
    <w:rsid w:val="00CE74A1"/>
  </w:style>
  <w:style w:type="paragraph" w:styleId="8B85ADF52E8B4609B0E3B3C4A2BC1A4C" w:customStyle="true">
    <w:name w:val="8B85ADF52E8B4609B0E3B3C4A2BC1A4C"/>
    <w:rsid w:val="00CE74A1"/>
  </w:style>
  <w:style w:type="paragraph" w:styleId="52DFA12F0494467FA61F456AADEDCCD4" w:customStyle="true">
    <w:name w:val="52DFA12F0494467FA61F456AADEDCCD4"/>
    <w:rsid w:val="00CE74A1"/>
  </w:style>
  <w:style w:type="paragraph" w:styleId="54E1E37B5D1A429AA0C2E4FF8F997449" w:customStyle="true">
    <w:name w:val="54E1E37B5D1A429AA0C2E4FF8F997449"/>
    <w:rsid w:val="00CE74A1"/>
  </w:style>
  <w:style w:type="paragraph" w:styleId="DC7EE477F0C6472EA434A10D066430A5" w:customStyle="true">
    <w:name w:val="DC7EE477F0C6472EA434A10D066430A5"/>
    <w:rsid w:val="00CE74A1"/>
  </w:style>
  <w:style w:type="paragraph" w:styleId="248A5D97051B45E38FAACEF735465581" w:customStyle="true">
    <w:name w:val="248A5D97051B45E38FAACEF735465581"/>
    <w:rsid w:val="00CE74A1"/>
  </w:style>
  <w:style w:type="paragraph" w:styleId="19FAF39D5DBE4E6ABC7B40C925BE0B6A" w:customStyle="true">
    <w:name w:val="19FAF39D5DBE4E6ABC7B40C925BE0B6A"/>
    <w:rsid w:val="00CE74A1"/>
  </w:style>
  <w:style w:type="paragraph" w:styleId="C2532D4F108E407483D39F6C7E289F5F" w:customStyle="true">
    <w:name w:val="C2532D4F108E407483D39F6C7E289F5F"/>
    <w:rsid w:val="00CE74A1"/>
  </w:style>
  <w:style w:type="paragraph" w:styleId="A439787D53A544A0BCA9493F73A979FF" w:customStyle="true">
    <w:name w:val="A439787D53A544A0BCA9493F73A979FF"/>
    <w:rsid w:val="00CE74A1"/>
  </w:style>
  <w:style w:type="paragraph" w:styleId="ABEC5400F9D74FEABE0AEB1FED9943F3" w:customStyle="true">
    <w:name w:val="ABEC5400F9D74FEABE0AEB1FED9943F3"/>
    <w:rsid w:val="00CE74A1"/>
  </w:style>
  <w:style w:type="paragraph" w:styleId="C25E12EB08BF4C4086AF4CB8A5FB967D" w:customStyle="true">
    <w:name w:val="C25E12EB08BF4C4086AF4CB8A5FB967D"/>
    <w:rsid w:val="00CC30E8"/>
  </w:style>
  <w:style w:type="paragraph" w:styleId="D3E018350B8E41C5BB47B3416C61178D" w:customStyle="true">
    <w:name w:val="D3E018350B8E41C5BB47B3416C61178D"/>
    <w:rsid w:val="00CC30E8"/>
  </w:style>
  <w:style w:type="paragraph" w:styleId="4E0D39AB34144E4D931889E33FA5A034" w:customStyle="true">
    <w:name w:val="4E0D39AB34144E4D931889E33FA5A034"/>
    <w:rsid w:val="00CC30E8"/>
  </w:style>
  <w:style w:type="paragraph" w:styleId="94EA5B33FEAB463DB04E29AB12E18774" w:customStyle="true">
    <w:name w:val="94EA5B33FEAB463DB04E29AB12E18774"/>
    <w:rsid w:val="00CC30E8"/>
  </w:style>
  <w:style w:type="paragraph" w:styleId="6901EBD99F994384BC333CB56700DB01" w:customStyle="true">
    <w:name w:val="6901EBD99F994384BC333CB56700DB01"/>
    <w:rsid w:val="00CC30E8"/>
  </w:style>
  <w:style w:type="paragraph" w:styleId="298B55E10D474B0FB33AEF2A9F14EF7C" w:customStyle="true">
    <w:name w:val="298B55E10D474B0FB33AEF2A9F14EF7C"/>
    <w:rsid w:val="00CC30E8"/>
  </w:style>
  <w:style w:type="paragraph" w:styleId="728C7C40C6D5423884E203148D485FF0" w:customStyle="true">
    <w:name w:val="728C7C40C6D5423884E203148D485FF0"/>
    <w:rsid w:val="00CC30E8"/>
  </w:style>
  <w:style w:type="paragraph" w:styleId="8ECE92F24AE44DE588446F7C13DDD2E8" w:customStyle="true">
    <w:name w:val="8ECE92F24AE44DE588446F7C13DDD2E8"/>
    <w:rsid w:val="00CC30E8"/>
  </w:style>
  <w:style w:type="paragraph" w:styleId="4FEAE526D6A647798DE740D51FD9D4CE" w:customStyle="true">
    <w:name w:val="4FEAE526D6A647798DE740D51FD9D4CE"/>
    <w:rsid w:val="00CC30E8"/>
  </w:style>
  <w:style w:type="paragraph" w:styleId="74E470349BDD4896BF2AAE27C12BD389" w:customStyle="true">
    <w:name w:val="74E470349BDD4896BF2AAE27C12BD389"/>
    <w:rsid w:val="00CC30E8"/>
  </w:style>
  <w:style w:type="paragraph" w:styleId="D8598D8E39934F2F9D3C0F161E10BDDE" w:customStyle="true">
    <w:name w:val="D8598D8E39934F2F9D3C0F161E10BDDE"/>
    <w:rsid w:val="00CC30E8"/>
  </w:style>
  <w:style w:type="paragraph" w:styleId="E125E3F195BC47C8A2DD865220A1274B" w:customStyle="true">
    <w:name w:val="E125E3F195BC47C8A2DD865220A1274B"/>
    <w:rsid w:val="00CC30E8"/>
  </w:style>
  <w:style w:type="paragraph" w:styleId="37F471B92CAF44249D2B289B34A0F4A9" w:customStyle="true">
    <w:name w:val="37F471B92CAF44249D2B289B34A0F4A9"/>
    <w:rsid w:val="00CC30E8"/>
  </w:style>
  <w:style w:type="paragraph" w:styleId="8014FAB7B63B48B49F3CB5C3E80FC3A8" w:customStyle="true">
    <w:name w:val="8014FAB7B63B48B49F3CB5C3E80FC3A8"/>
    <w:rsid w:val="00525F84"/>
  </w:style>
  <w:style w:type="paragraph" w:styleId="51D775C90BC843A69EBB6205D1A321CD" w:customStyle="true">
    <w:name w:val="51D775C90BC843A69EBB6205D1A321CD"/>
    <w:rsid w:val="00525F84"/>
  </w:style>
  <w:style w:type="paragraph" w:styleId="7B481B7B44454048A4F66F8D6F4FB73F" w:customStyle="true">
    <w:name w:val="7B481B7B44454048A4F66F8D6F4FB73F"/>
    <w:rsid w:val="00525F84"/>
  </w:style>
  <w:style w:type="paragraph" w:styleId="79766E07B12C400E9C2BC23B544C5DC9" w:customStyle="true">
    <w:name w:val="79766E07B12C400E9C2BC23B544C5DC9"/>
    <w:rsid w:val="00525F84"/>
  </w:style>
  <w:style w:type="paragraph" w:styleId="DC5D01E9546042A9B27F15996118537E" w:customStyle="true">
    <w:name w:val="DC5D01E9546042A9B27F15996118537E"/>
    <w:rsid w:val="00525F84"/>
  </w:style>
  <w:style w:type="paragraph" w:styleId="B772400BEDC44431B1DE5EC47A467D4E" w:customStyle="true">
    <w:name w:val="B772400BEDC44431B1DE5EC47A467D4E"/>
    <w:rsid w:val="00525F84"/>
  </w:style>
  <w:style w:type="paragraph" w:styleId="1A25E844E67A4AA9848AE9AFE33435E5" w:customStyle="true">
    <w:name w:val="1A25E844E67A4AA9848AE9AFE33435E5"/>
    <w:rsid w:val="00525F84"/>
  </w:style>
  <w:style w:type="paragraph" w:styleId="92FBD43875D44AA1B2FE53FD26059478" w:customStyle="true">
    <w:name w:val="92FBD43875D44AA1B2FE53FD26059478"/>
    <w:rsid w:val="00525F84"/>
  </w:style>
  <w:style w:type="paragraph" w:styleId="942C10044F2140639A74D1572E4B982C" w:customStyle="true">
    <w:name w:val="942C10044F2140639A74D1572E4B982C"/>
    <w:rsid w:val="00525F84"/>
  </w:style>
  <w:style w:type="paragraph" w:styleId="B430E5E9AA4749C4A1362BC8EDF2A797" w:customStyle="true">
    <w:name w:val="B430E5E9AA4749C4A1362BC8EDF2A797"/>
    <w:rsid w:val="00525F84"/>
  </w:style>
  <w:style w:type="paragraph" w:styleId="F3EA7E267D7440A5BA1B7789A0D73331" w:customStyle="true">
    <w:name w:val="F3EA7E267D7440A5BA1B7789A0D73331"/>
    <w:rsid w:val="00525F84"/>
  </w:style>
  <w:style w:type="paragraph" w:styleId="E5DA5C2CF0EC4ED0B4A8F537813436E6" w:customStyle="true">
    <w:name w:val="E5DA5C2CF0EC4ED0B4A8F537813436E6"/>
    <w:rsid w:val="00525F84"/>
  </w:style>
  <w:style w:type="paragraph" w:styleId="D3CE64077EEE49EA8D2A8669CB4FA428" w:customStyle="true">
    <w:name w:val="D3CE64077EEE49EA8D2A8669CB4FA428"/>
    <w:rsid w:val="00525F84"/>
  </w:style>
  <w:style w:type="paragraph" w:styleId="E704CE92FA25441A93D776B78F10AE68" w:customStyle="true">
    <w:name w:val="E704CE92FA25441A93D776B78F10AE68"/>
    <w:rsid w:val="00AB0B20"/>
  </w:style>
  <w:style w:type="paragraph" w:styleId="9BBDB486544D4C69A4F434333BFFB963" w:customStyle="true">
    <w:name w:val="9BBDB486544D4C69A4F434333BFFB963"/>
    <w:rsid w:val="00AB0B20"/>
  </w:style>
  <w:style w:type="paragraph" w:styleId="B5F1D8BC1A0F48B4BEC055D024992A5B" w:customStyle="true">
    <w:name w:val="B5F1D8BC1A0F48B4BEC055D024992A5B"/>
    <w:rsid w:val="00AB0B20"/>
  </w:style>
  <w:style w:type="paragraph" w:styleId="7A68C1F430684FEABCE657453681B421" w:customStyle="true">
    <w:name w:val="7A68C1F430684FEABCE657453681B421"/>
    <w:rsid w:val="00AB0B20"/>
  </w:style>
  <w:style w:type="paragraph" w:styleId="ED38C8B4DA064255910CA86E0AFC14CF" w:customStyle="true">
    <w:name w:val="ED38C8B4DA064255910CA86E0AFC14CF"/>
    <w:rsid w:val="00AB0B20"/>
  </w:style>
  <w:style w:type="paragraph" w:styleId="E0F5829E40E24E26B0A5D89002BAA50D" w:customStyle="true">
    <w:name w:val="E0F5829E40E24E26B0A5D89002BAA50D"/>
    <w:rsid w:val="00AB0B20"/>
  </w:style>
  <w:style w:type="paragraph" w:styleId="218F0D9664184605BD3C0190950DFA35" w:customStyle="true">
    <w:name w:val="218F0D9664184605BD3C0190950DFA35"/>
    <w:rsid w:val="00AB0B20"/>
  </w:style>
  <w:style w:type="paragraph" w:styleId="0EAEE48A4D93447CA57EAE668D09ACC4" w:customStyle="true">
    <w:name w:val="0EAEE48A4D93447CA57EAE668D09ACC4"/>
    <w:rsid w:val="00AB0B20"/>
  </w:style>
  <w:style w:type="paragraph" w:styleId="B0E4208DE33D479CBD0461352C018CAF" w:customStyle="true">
    <w:name w:val="B0E4208DE33D479CBD0461352C018CAF"/>
    <w:rsid w:val="00AB0B20"/>
  </w:style>
  <w:style w:type="paragraph" w:styleId="CC23A13E492A4623B6D666E6D00D5A9D" w:customStyle="true">
    <w:name w:val="CC23A13E492A4623B6D666E6D00D5A9D"/>
    <w:rsid w:val="00AB0B20"/>
  </w:style>
  <w:style w:type="paragraph" w:styleId="0707D2C5E74E4EE9AB38EF4CE80414C7" w:customStyle="true">
    <w:name w:val="0707D2C5E74E4EE9AB38EF4CE80414C7"/>
    <w:rsid w:val="00AB0B20"/>
  </w:style>
  <w:style w:type="paragraph" w:styleId="B243BB0AB09844AD860FA446C8CEBF2C" w:customStyle="true">
    <w:name w:val="B243BB0AB09844AD860FA446C8CEBF2C"/>
    <w:rsid w:val="00141482"/>
  </w:style>
  <w:style w:type="paragraph" w:styleId="F4D92D9C58C2454A85E327BCDF05D64F" w:customStyle="true">
    <w:name w:val="F4D92D9C58C2454A85E327BCDF05D64F"/>
    <w:rsid w:val="00141482"/>
  </w:style>
  <w:style w:type="paragraph" w:styleId="B505D32E388440F0B25B9BBFC54D303A" w:customStyle="true">
    <w:name w:val="B505D32E388440F0B25B9BBFC54D303A"/>
    <w:rsid w:val="00141482"/>
  </w:style>
  <w:style w:type="paragraph" w:styleId="0184E7A42256475882BA9D22570AEDA7" w:customStyle="true">
    <w:name w:val="0184E7A42256475882BA9D22570AEDA7"/>
    <w:rsid w:val="00141482"/>
  </w:style>
  <w:style w:type="paragraph" w:styleId="5380185C7E644C57BD94D19DAF836348" w:customStyle="true">
    <w:name w:val="5380185C7E644C57BD94D19DAF836348"/>
    <w:rsid w:val="00141482"/>
  </w:style>
  <w:style w:type="paragraph" w:styleId="4D5815CFF0D74A1A88CEFA6D2452F0BC" w:customStyle="true">
    <w:name w:val="4D5815CFF0D74A1A88CEFA6D2452F0BC"/>
    <w:rsid w:val="00141482"/>
  </w:style>
  <w:style w:type="paragraph" w:styleId="4F5D427251CA40E5BF09FC31F84BCBD7" w:customStyle="true">
    <w:name w:val="4F5D427251CA40E5BF09FC31F84BCBD7"/>
    <w:rsid w:val="00141482"/>
  </w:style>
  <w:style w:type="paragraph" w:styleId="D0922E7C7AB442A9A271B8785468D48B" w:customStyle="true">
    <w:name w:val="D0922E7C7AB442A9A271B8785468D48B"/>
    <w:rsid w:val="00141482"/>
  </w:style>
  <w:style w:type="paragraph" w:styleId="198D5FB4F10C4010A405BC4566C35E66" w:customStyle="true">
    <w:name w:val="198D5FB4F10C4010A405BC4566C35E66"/>
    <w:rsid w:val="00141482"/>
  </w:style>
  <w:style w:type="paragraph" w:styleId="3D050593A6A54F8D8571D438EDF03AB0" w:customStyle="true">
    <w:name w:val="3D050593A6A54F8D8571D438EDF03AB0"/>
    <w:rsid w:val="00141482"/>
  </w:style>
  <w:style w:type="paragraph" w:styleId="B0E5093EA3814C39941043F4EB8E5C11" w:customStyle="true">
    <w:name w:val="B0E5093EA3814C39941043F4EB8E5C11"/>
    <w:rsid w:val="00141482"/>
  </w:style>
  <w:style w:type="paragraph" w:styleId="858FAF62102046B0AEC4A20085457D9F" w:customStyle="true">
    <w:name w:val="858FAF62102046B0AEC4A20085457D9F"/>
    <w:rsid w:val="00141482"/>
  </w:style>
  <w:style w:type="paragraph" w:styleId="D5F90F3479AE405A8916E09C3F8E25E6" w:customStyle="true">
    <w:name w:val="D5F90F3479AE405A8916E09C3F8E25E6"/>
    <w:rsid w:val="009C203C"/>
  </w:style>
  <w:style w:type="paragraph" w:styleId="C17BAF86EC424636A9FD6E93FB877293" w:customStyle="true">
    <w:name w:val="C17BAF86EC424636A9FD6E93FB877293"/>
    <w:rsid w:val="009C203C"/>
  </w:style>
  <w:style w:type="paragraph" w:styleId="DC8023B1D9674AF0812B57365E68B381" w:customStyle="true">
    <w:name w:val="DC8023B1D9674AF0812B57365E68B381"/>
    <w:rsid w:val="009C203C"/>
  </w:style>
  <w:style w:type="paragraph" w:styleId="34FA5B34579E495696A82B2461F7BFEA" w:customStyle="true">
    <w:name w:val="34FA5B34579E495696A82B2461F7BFEA"/>
    <w:rsid w:val="009C203C"/>
  </w:style>
  <w:style w:type="paragraph" w:styleId="30252623EB194DA487F4CF8D5906EA2B" w:customStyle="true">
    <w:name w:val="30252623EB194DA487F4CF8D5906EA2B"/>
    <w:rsid w:val="009C203C"/>
  </w:style>
  <w:style w:type="paragraph" w:styleId="23DBC9482F404311BD37F5C9DF1330CF" w:customStyle="true">
    <w:name w:val="23DBC9482F404311BD37F5C9DF1330CF"/>
    <w:rsid w:val="009C203C"/>
  </w:style>
  <w:style w:type="paragraph" w:styleId="2590D24D635B4A459AD90BB8FC8CB3C0" w:customStyle="true">
    <w:name w:val="2590D24D635B4A459AD90BB8FC8CB3C0"/>
    <w:rsid w:val="009C203C"/>
  </w:style>
  <w:style w:type="paragraph" w:styleId="5AC97993D4DA4BD4857E82E2891E4E7C" w:customStyle="true">
    <w:name w:val="5AC97993D4DA4BD4857E82E2891E4E7C"/>
    <w:rsid w:val="009C203C"/>
  </w:style>
  <w:style w:type="paragraph" w:styleId="C7AE5DCC06BE48ADA511012C4B523710" w:customStyle="true">
    <w:name w:val="C7AE5DCC06BE48ADA511012C4B523710"/>
    <w:rsid w:val="009C203C"/>
  </w:style>
  <w:style w:type="paragraph" w:styleId="76E38E80349F46DB90512EA063C17FED" w:customStyle="true">
    <w:name w:val="76E38E80349F46DB90512EA063C17FED"/>
    <w:rsid w:val="009C203C"/>
  </w:style>
  <w:style w:type="paragraph" w:styleId="BFB09AD8742A46EDB70937E93CD29BAF" w:customStyle="true">
    <w:name w:val="BFB09AD8742A46EDB70937E93CD29BAF"/>
    <w:rsid w:val="009C203C"/>
  </w:style>
  <w:style w:type="paragraph" w:styleId="0D757D9A0C3C45CCB443D83776924CCD" w:customStyle="true">
    <w:name w:val="0D757D9A0C3C45CCB443D83776924CCD"/>
    <w:rsid w:val="009C203C"/>
  </w:style>
  <w:style w:type="paragraph" w:styleId="E8EFCC59B9844F22BE0EDF0B5888586D" w:customStyle="true">
    <w:name w:val="E8EFCC59B9844F22BE0EDF0B5888586D"/>
    <w:rsid w:val="00F963D5"/>
  </w:style>
  <w:style w:type="paragraph" w:styleId="A27C50C246664D11A01E17A0B966B04D" w:customStyle="true">
    <w:name w:val="A27C50C246664D11A01E17A0B966B04D"/>
    <w:rsid w:val="00F963D5"/>
  </w:style>
  <w:style w:type="paragraph" w:styleId="53A09AF1445B4A29876A50B686B310CB" w:customStyle="true">
    <w:name w:val="53A09AF1445B4A29876A50B686B310CB"/>
    <w:rsid w:val="00F963D5"/>
  </w:style>
  <w:style w:type="paragraph" w:styleId="16C6A5F35C8444FDA9A92E46940C3252" w:customStyle="true">
    <w:name w:val="16C6A5F35C8444FDA9A92E46940C3252"/>
    <w:rsid w:val="00F963D5"/>
  </w:style>
  <w:style w:type="paragraph" w:styleId="45D08B5B84BF47C8B7BCBAAC92515FE7" w:customStyle="true">
    <w:name w:val="45D08B5B84BF47C8B7BCBAAC92515FE7"/>
    <w:rsid w:val="00F963D5"/>
  </w:style>
  <w:style w:type="paragraph" w:styleId="DD486F99070F4BCBAC5EB2E41C6D1D9D" w:customStyle="true">
    <w:name w:val="DD486F99070F4BCBAC5EB2E41C6D1D9D"/>
    <w:rsid w:val="00F963D5"/>
  </w:style>
  <w:style w:type="paragraph" w:styleId="DB6DE910F46448F68C841298B4B7975E" w:customStyle="true">
    <w:name w:val="DB6DE910F46448F68C841298B4B7975E"/>
    <w:rsid w:val="00F963D5"/>
  </w:style>
  <w:style w:type="paragraph" w:styleId="8CBD48A3D43F4725BFA3644784EFCFB9" w:customStyle="true">
    <w:name w:val="8CBD48A3D43F4725BFA3644784EFCFB9"/>
    <w:rsid w:val="00F963D5"/>
  </w:style>
  <w:style w:type="paragraph" w:styleId="F86ACD1AB65C41AF96D95354B064E03E" w:customStyle="true">
    <w:name w:val="F86ACD1AB65C41AF96D95354B064E03E"/>
    <w:rsid w:val="00F963D5"/>
  </w:style>
  <w:style w:type="paragraph" w:styleId="D3C47FF01E8F4A67A7844AD4CE6F9C3E" w:customStyle="true">
    <w:name w:val="D3C47FF01E8F4A67A7844AD4CE6F9C3E"/>
    <w:rsid w:val="00F963D5"/>
  </w:style>
  <w:style w:type="paragraph" w:styleId="9989B93DF4E14A3481AFDD23FD25DFD7" w:customStyle="true">
    <w:name w:val="9989B93DF4E14A3481AFDD23FD25DFD7"/>
    <w:rsid w:val="00F963D5"/>
  </w:style>
  <w:style w:type="paragraph" w:styleId="856563A355BF4E3780E09133CE8DB5EA" w:customStyle="true">
    <w:name w:val="856563A355BF4E3780E09133CE8DB5EA"/>
    <w:rsid w:val="00F963D5"/>
  </w:style>
  <w:style w:type="paragraph" w:styleId="3BE7B78B33AB47D59D0FADA08EF8CE08" w:customStyle="true">
    <w:name w:val="3BE7B78B33AB47D59D0FADA08EF8CE08"/>
    <w:rsid w:val="00F963D5"/>
  </w:style>
  <w:style w:type="paragraph" w:styleId="52709220A7F340FABB76BFD470F88CF7" w:customStyle="true">
    <w:name w:val="52709220A7F340FABB76BFD470F88CF7"/>
    <w:rsid w:val="00F963D5"/>
  </w:style>
  <w:style w:type="paragraph" w:styleId="8603F2BC0FF047E8B5AAF2D91B3D78CB" w:customStyle="true">
    <w:name w:val="8603F2BC0FF047E8B5AAF2D91B3D78CB"/>
    <w:rsid w:val="005132FB"/>
  </w:style>
  <w:style w:type="paragraph" w:styleId="53E6078FCEEB4D6E9E58B7A6F68EE818" w:customStyle="true">
    <w:name w:val="53E6078FCEEB4D6E9E58B7A6F68EE818"/>
    <w:rsid w:val="005132FB"/>
  </w:style>
  <w:style w:type="paragraph" w:styleId="18884F9511F248639654DD27190631FD" w:customStyle="true">
    <w:name w:val="18884F9511F248639654DD27190631FD"/>
    <w:rsid w:val="005132FB"/>
  </w:style>
  <w:style w:type="paragraph" w:styleId="9B0D6B024C194751887438435CF21B10" w:customStyle="true">
    <w:name w:val="9B0D6B024C194751887438435CF21B10"/>
    <w:rsid w:val="005132FB"/>
  </w:style>
  <w:style w:type="paragraph" w:styleId="78EABE108653427A96DDAFE235A108FE" w:customStyle="true">
    <w:name w:val="78EABE108653427A96DDAFE235A108FE"/>
    <w:rsid w:val="005132FB"/>
  </w:style>
  <w:style w:type="paragraph" w:styleId="55683F507B9C46B88AEDD238A84E4673" w:customStyle="true">
    <w:name w:val="55683F507B9C46B88AEDD238A84E4673"/>
    <w:rsid w:val="005132FB"/>
  </w:style>
  <w:style w:type="paragraph" w:styleId="1A95AA3871604DB9A87577BC7D398763" w:customStyle="true">
    <w:name w:val="1A95AA3871604DB9A87577BC7D398763"/>
    <w:rsid w:val="005132FB"/>
  </w:style>
  <w:style w:type="paragraph" w:styleId="A2668BA69882471E8B1B9BA84BB01CBE" w:customStyle="true">
    <w:name w:val="A2668BA69882471E8B1B9BA84BB01CBE"/>
    <w:rsid w:val="005132FB"/>
  </w:style>
  <w:style w:type="paragraph" w:styleId="EB1F1D87CE894E0BB195162DD092E30D" w:customStyle="true">
    <w:name w:val="EB1F1D87CE894E0BB195162DD092E30D"/>
    <w:rsid w:val="005132FB"/>
  </w:style>
  <w:style w:type="paragraph" w:styleId="45C147AD612A45FDBBC4B24189DB6343" w:customStyle="true">
    <w:name w:val="45C147AD612A45FDBBC4B24189DB6343"/>
    <w:rsid w:val="005132FB"/>
  </w:style>
  <w:style w:type="paragraph" w:styleId="001EB54502A042C9BC11E593CCE215A0" w:customStyle="true">
    <w:name w:val="001EB54502A042C9BC11E593CCE215A0"/>
    <w:rsid w:val="005132FB"/>
  </w:style>
  <w:style w:type="paragraph" w:styleId="4FDE07F0766641A38E7C17CA12C24892" w:customStyle="true">
    <w:name w:val="4FDE07F0766641A38E7C17CA12C24892"/>
    <w:rsid w:val="00B03F05"/>
  </w:style>
  <w:style w:type="paragraph" w:styleId="9219DCBFA3724718AB5A177CA8BDE05E" w:customStyle="true">
    <w:name w:val="9219DCBFA3724718AB5A177CA8BDE05E"/>
    <w:rsid w:val="00B03F05"/>
  </w:style>
  <w:style w:type="paragraph" w:styleId="7B1FBED8F6E842AE8D17365571EBD0C3" w:customStyle="true">
    <w:name w:val="7B1FBED8F6E842AE8D17365571EBD0C3"/>
    <w:rsid w:val="00B03F05"/>
  </w:style>
  <w:style w:type="paragraph" w:styleId="C8F4FC8C457946D398553BFC4880DD04" w:customStyle="true">
    <w:name w:val="C8F4FC8C457946D398553BFC4880DD04"/>
    <w:rsid w:val="00B03F05"/>
  </w:style>
  <w:style w:type="paragraph" w:styleId="A2679CF29FDC411789116C6164FD8882" w:customStyle="true">
    <w:name w:val="A2679CF29FDC411789116C6164FD8882"/>
    <w:rsid w:val="00B03F05"/>
  </w:style>
  <w:style w:type="paragraph" w:styleId="EEBE39A165244A42A2022C9C2BCDFC22" w:customStyle="true">
    <w:name w:val="EEBE39A165244A42A2022C9C2BCDFC22"/>
    <w:rsid w:val="00B03F05"/>
  </w:style>
  <w:style w:type="paragraph" w:styleId="F72CA0DAE9584995BB1E003073C75862" w:customStyle="true">
    <w:name w:val="F72CA0DAE9584995BB1E003073C75862"/>
    <w:rsid w:val="00B03F05"/>
  </w:style>
  <w:style w:type="paragraph" w:styleId="83D63492A2EA4A0C98F460CA752482F6" w:customStyle="true">
    <w:name w:val="83D63492A2EA4A0C98F460CA752482F6"/>
    <w:rsid w:val="00B03F05"/>
  </w:style>
  <w:style w:type="paragraph" w:styleId="1DF3EA6EC99D4CEC8C951A5F5EC63DCC" w:customStyle="true">
    <w:name w:val="1DF3EA6EC99D4CEC8C951A5F5EC63DCC"/>
    <w:rsid w:val="00B03F05"/>
  </w:style>
  <w:style w:type="paragraph" w:styleId="F2C7A911A9E44E5DBE230FF6084A0570" w:customStyle="true">
    <w:name w:val="F2C7A911A9E44E5DBE230FF6084A0570"/>
    <w:rsid w:val="00B03F05"/>
  </w:style>
  <w:style w:type="paragraph" w:styleId="74B7E0610FC649C8B2AB0A454A611A9B" w:customStyle="true">
    <w:name w:val="74B7E0610FC649C8B2AB0A454A611A9B"/>
    <w:rsid w:val="00B03F05"/>
  </w:style>
  <w:style w:type="paragraph" w:styleId="0A3F8792058448DA97993DF9F47F3403" w:customStyle="true">
    <w:name w:val="0A3F8792058448DA97993DF9F47F3403"/>
    <w:rsid w:val="0041451F"/>
  </w:style>
  <w:style w:type="paragraph" w:styleId="B7679A8B3CE04198A7B66BC28D2E13FA" w:customStyle="true">
    <w:name w:val="B7679A8B3CE04198A7B66BC28D2E13FA"/>
    <w:rsid w:val="0041451F"/>
  </w:style>
  <w:style w:type="paragraph" w:styleId="6E61072815FB4BAF8456686AA856DCC1" w:customStyle="true">
    <w:name w:val="6E61072815FB4BAF8456686AA856DCC1"/>
    <w:rsid w:val="0041451F"/>
  </w:style>
  <w:style w:type="paragraph" w:styleId="AF2CEB7BC8AC4CB5847DE082A167D9F0" w:customStyle="true">
    <w:name w:val="AF2CEB7BC8AC4CB5847DE082A167D9F0"/>
    <w:rsid w:val="0041451F"/>
  </w:style>
  <w:style w:type="paragraph" w:styleId="1B6134A655E045C5B7D0A45D3280179F" w:customStyle="true">
    <w:name w:val="1B6134A655E045C5B7D0A45D3280179F"/>
    <w:rsid w:val="0041451F"/>
  </w:style>
  <w:style w:type="paragraph" w:styleId="F0AFE3D63DE846C9BFF31447EF54F599" w:customStyle="true">
    <w:name w:val="F0AFE3D63DE846C9BFF31447EF54F599"/>
    <w:rsid w:val="0041451F"/>
  </w:style>
  <w:style w:type="paragraph" w:styleId="66B51939350E4735B79D3B87531EC892" w:customStyle="true">
    <w:name w:val="66B51939350E4735B79D3B87531EC892"/>
    <w:rsid w:val="0041451F"/>
  </w:style>
  <w:style w:type="paragraph" w:styleId="95A1A655B1604E569DC45696FF35750D" w:customStyle="true">
    <w:name w:val="95A1A655B1604E569DC45696FF35750D"/>
    <w:rsid w:val="0041451F"/>
  </w:style>
  <w:style w:type="paragraph" w:styleId="EBE1BDE54FFE44718848060E50B636C0" w:customStyle="true">
    <w:name w:val="EBE1BDE54FFE44718848060E50B636C0"/>
    <w:rsid w:val="0041451F"/>
  </w:style>
  <w:style w:type="paragraph" w:styleId="5A9C00AD444B44E48EA532E28AC45FB3" w:customStyle="true">
    <w:name w:val="5A9C00AD444B44E48EA532E28AC45FB3"/>
    <w:rsid w:val="0041451F"/>
  </w:style>
  <w:style w:type="paragraph" w:styleId="CEAA40BE10E3444EBE5B0B71C002CD49" w:customStyle="true">
    <w:name w:val="CEAA40BE10E3444EBE5B0B71C002CD49"/>
    <w:rsid w:val="0041451F"/>
  </w:style>
  <w:style w:type="paragraph" w:styleId="E690E4D180CC4619B4B2209832E14E8A" w:customStyle="true">
    <w:name w:val="E690E4D180CC4619B4B2209832E14E8A"/>
    <w:rsid w:val="0041451F"/>
  </w:style>
  <w:style w:type="paragraph" w:styleId="4DDB9B1144064195A5E7B3BEE730FA8A" w:customStyle="true">
    <w:name w:val="4DDB9B1144064195A5E7B3BEE730FA8A"/>
    <w:rsid w:val="0041451F"/>
  </w:style>
  <w:style w:type="paragraph" w:styleId="5246D636E9F64377A0ED8A3ADE7FC9B4" w:customStyle="true">
    <w:name w:val="5246D636E9F64377A0ED8A3ADE7FC9B4"/>
    <w:rsid w:val="0041451F"/>
  </w:style>
  <w:style w:type="paragraph" w:styleId="FADAA99F61F449209BAF4D9C2D5CDD04" w:customStyle="true">
    <w:name w:val="FADAA99F61F449209BAF4D9C2D5CDD04"/>
    <w:rsid w:val="00B373B5"/>
  </w:style>
  <w:style w:type="paragraph" w:styleId="404BFFA62CB343FF98744C2B3A354319" w:customStyle="true">
    <w:name w:val="404BFFA62CB343FF98744C2B3A354319"/>
    <w:rsid w:val="00B373B5"/>
  </w:style>
  <w:style w:type="paragraph" w:styleId="AC1C433CC87A44D4B027F1D0F76ED1E6" w:customStyle="true">
    <w:name w:val="AC1C433CC87A44D4B027F1D0F76ED1E6"/>
    <w:rsid w:val="00B373B5"/>
  </w:style>
  <w:style w:type="paragraph" w:styleId="205F33F0DEEB4339A92B0F0465E6E1DD" w:customStyle="true">
    <w:name w:val="205F33F0DEEB4339A92B0F0465E6E1DD"/>
    <w:rsid w:val="00B373B5"/>
  </w:style>
  <w:style w:type="paragraph" w:styleId="054D36E117804782BB48705CDCB89B2A" w:customStyle="true">
    <w:name w:val="054D36E117804782BB48705CDCB89B2A"/>
    <w:rsid w:val="00B373B5"/>
  </w:style>
  <w:style w:type="paragraph" w:styleId="16020FD6F2AE45AB86B79015ADF0B1C2" w:customStyle="true">
    <w:name w:val="16020FD6F2AE45AB86B79015ADF0B1C2"/>
    <w:rsid w:val="00B373B5"/>
  </w:style>
  <w:style w:type="paragraph" w:styleId="DAC1EBC943EB4D8F82CF0D382B7E5937" w:customStyle="true">
    <w:name w:val="DAC1EBC943EB4D8F82CF0D382B7E5937"/>
    <w:rsid w:val="00B373B5"/>
  </w:style>
  <w:style w:type="paragraph" w:styleId="06C3AA7D9F5140F7B95C3AB09DD6D51D" w:customStyle="true">
    <w:name w:val="06C3AA7D9F5140F7B95C3AB09DD6D51D"/>
    <w:rsid w:val="00B373B5"/>
  </w:style>
  <w:style w:type="paragraph" w:styleId="F4DC4866E4D84E99B91FF2FE39400ACA" w:customStyle="true">
    <w:name w:val="F4DC4866E4D84E99B91FF2FE39400ACA"/>
    <w:rsid w:val="00DC693C"/>
  </w:style>
  <w:style w:type="paragraph" w:styleId="E1DA57330299416896F267670D6D9A13" w:customStyle="true">
    <w:name w:val="E1DA57330299416896F267670D6D9A13"/>
    <w:rsid w:val="00780B62"/>
  </w:style>
  <w:style w:type="paragraph" w:styleId="397B57E5E3EE40BBB15A4B3238CCFA62" w:customStyle="true">
    <w:name w:val="397B57E5E3EE40BBB15A4B3238CCFA62"/>
    <w:rsid w:val="00780B6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80B6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FADAA99F61F449209BAF4D9C2D5CDD04" w:type="paragraph">
    <w:name w:val="FADAA99F61F449209BAF4D9C2D5CDD04"/>
    <w:rsid w:val="00B373B5"/>
  </w:style>
  <w:style w:customStyle="1" w:styleId="404BFFA62CB343FF98744C2B3A354319" w:type="paragraph">
    <w:name w:val="404BFFA62CB343FF98744C2B3A354319"/>
    <w:rsid w:val="00B373B5"/>
  </w:style>
  <w:style w:customStyle="1" w:styleId="AC1C433CC87A44D4B027F1D0F76ED1E6" w:type="paragraph">
    <w:name w:val="AC1C433CC87A44D4B027F1D0F76ED1E6"/>
    <w:rsid w:val="00B373B5"/>
  </w:style>
  <w:style w:customStyle="1" w:styleId="205F33F0DEEB4339A92B0F0465E6E1DD" w:type="paragraph">
    <w:name w:val="205F33F0DEEB4339A92B0F0465E6E1DD"/>
    <w:rsid w:val="00B373B5"/>
  </w:style>
  <w:style w:customStyle="1" w:styleId="054D36E117804782BB48705CDCB89B2A" w:type="paragraph">
    <w:name w:val="054D36E117804782BB48705CDCB89B2A"/>
    <w:rsid w:val="00B373B5"/>
  </w:style>
  <w:style w:customStyle="1" w:styleId="16020FD6F2AE45AB86B79015ADF0B1C2" w:type="paragraph">
    <w:name w:val="16020FD6F2AE45AB86B79015ADF0B1C2"/>
    <w:rsid w:val="00B373B5"/>
  </w:style>
  <w:style w:customStyle="1" w:styleId="DAC1EBC943EB4D8F82CF0D382B7E5937" w:type="paragraph">
    <w:name w:val="DAC1EBC943EB4D8F82CF0D382B7E5937"/>
    <w:rsid w:val="00B373B5"/>
  </w:style>
  <w:style w:customStyle="1" w:styleId="06C3AA7D9F5140F7B95C3AB09DD6D51D" w:type="paragraph">
    <w:name w:val="06C3AA7D9F5140F7B95C3AB09DD6D51D"/>
    <w:rsid w:val="00B373B5"/>
  </w:style>
  <w:style w:customStyle="1" w:styleId="F4DC4866E4D84E99B91FF2FE39400ACA" w:type="paragraph">
    <w:name w:val="F4DC4866E4D84E99B91FF2FE39400ACA"/>
    <w:rsid w:val="00DC693C"/>
  </w:style>
  <w:style w:customStyle="1" w:styleId="E1DA57330299416896F267670D6D9A13" w:type="paragraph">
    <w:name w:val="E1DA57330299416896F267670D6D9A13"/>
    <w:rsid w:val="00780B62"/>
  </w:style>
  <w:style w:customStyle="1" w:styleId="397B57E5E3EE40BBB15A4B3238CCFA62" w:type="paragraph">
    <w:name w:val="397B57E5E3EE40BBB15A4B3238CCFA62"/>
    <w:rsid w:val="00780B62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svibnja 2023.</izvorni_sadrzaj>
    <derivirana_varijabla naziv="DomainObject.DatumDonosenjaOdluke_1">18. svibnja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Pž-4649/2022-10</izvorni_sadrzaj>
    <derivirana_varijabla naziv="DomainObject.Oznaka_1">Pž-4649/2022-10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Sušić</izvorni_sadrzaj>
    <derivirana_varijabla naziv="DomainObject.DonositeljOdluke.Prezime_1">Sušić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4649</izvorni_sadrzaj>
    <derivirana_varijabla naziv="DomainObject.Predmet.Broj_1">4649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3. siječnja 2023.</izvorni_sadrzaj>
    <derivirana_varijabla naziv="DomainObject.Predmet.DatumArhiviranja_1">3. siječnja 2023.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2022.</izvorni_sadrzaj>
    <derivirana_varijabla naziv="DomainObject.Predmet.DatumOsnivanja_1">8.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2022.</izvorni_sadrzaj>
    <derivirana_varijabla naziv="DomainObject.Predmet.DatumRjesavanja_1">29. prosinca 2022.</derivirana_varijabla>
  </DomainObject.Predmet.DatumRjesavanja>
  <DomainObject.Predmet.DatumRokaCuvanja>
    <izvorni_sadrzaj>12. prosinca 2027.</izvorni_sadrzaj>
    <derivirana_varijabla naziv="DomainObject.Predmet.DatumRokaCuvanja_1">12. prosinca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3. siječnja 2023.</izvorni_sadrzaj>
    <derivirana_varijabla naziv="DomainObject.Predmet.DatumZatvaranja_1">3. siječnja 2023.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0</izvorni_sadrzaj>
    <derivirana_varijabla naziv="DomainObject.Predmet.InicijalnaVrijednost_1">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DOPUNA-ISPRAVAK</izvorni_sadrzaj>
    <derivirana_varijabla naziv="DomainObject.Predmet.Opis_1">DOPUNA-ISPRAVAK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Pž-4649/2022</izvorni_sadrzaj>
    <derivirana_varijabla naziv="DomainObject.Predmet.OznakaBroj_1">Pž-4649/2022-9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12789184001</izvorni_sadrzaj>
    <derivirana_varijabla naziv="DomainObject.Predmet.PredmetRijesio.Oib_1">12789184001</derivirana_varijabla>
  </DomainObject.Predmet.PredmetRijesio.Oib>
  <DomainObject.Predmet.PredmetRijesio.Prezime>
    <izvorni_sadrzaj>Sušić</izvorni_sadrzaj>
    <derivirana_varijabla naziv="DomainObject.Predmet.PredmetRijesio.Prezime_1">Sušić</derivirana_varijabla>
  </DomainObject.Predmet.PredmetRijesio.Prezime>
  <DomainObject.Predmet.PrimjedbaSuca>
    <izvorni_sadrzaj>predujam/razrješenje st. uprav.
ispr.rj., ev. 17.5.23. Šimić</izvorni_sadrzaj>
    <derivirana_varijabla naziv="DomainObject.Predmet.PrimjedbaSuca_1">predujam/razrješenje st. uprav.
ispr.rj., ev. 17.5.23. Šimić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MENS-KORMAN GRUPA d.o.o. za trgovinu i usluge</izvorni_sadrzaj>
    <derivirana_varijabla naziv="DomainObject.Predmet.ProtustrankaFormated_1">  MENS-KORMAN GRUPA d.o.o. za trgovinu i usluge</derivirana_varijabla>
  </DomainObject.Predmet.ProtustrankaFormated>
  <DomainObject.Predmet.ProtustrankaFormatedOIB>
    <izvorni_sadrzaj>  MENS-KORMAN GRUPA d.o.o. za trgovinu i usluge, OIB 04436522142</izvorni_sadrzaj>
    <derivirana_varijabla naziv="DomainObject.Predmet.ProtustrankaFormatedOIB_1">  MENS-KORMAN GRUPA d.o.o. za trgovinu i usluge, OIB 04436522142</derivirana_varijabla>
  </DomainObject.Predmet.ProtustrankaFormatedOIB>
  <DomainObject.Predmet.ProtustrankaFormatedWithAdress>
    <izvorni_sadrzaj> MENS-KORMAN GRUPA d.o.o. za trgovinu i usluge, Augusta Šenoe 6, 32235 Bapska</izvorni_sadrzaj>
    <derivirana_varijabla naziv="DomainObject.Predmet.ProtustrankaFormatedWithAdress_1"> MENS-KORMAN GRUPA d.o.o. za trgovinu i usluge, Augusta Šenoe 6, 32235 Bapska</derivirana_varijabla>
  </DomainObject.Predmet.ProtustrankaFormatedWithAdress>
  <DomainObject.Predmet.ProtustrankaFormatedWithAdressOIB>
    <izvorni_sadrzaj> MENS-KORMAN GRUPA d.o.o. za trgovinu i usluge, OIB 04436522142, Augusta Šenoe 6, 32235 Bapska</izvorni_sadrzaj>
    <derivirana_varijabla naziv="DomainObject.Predmet.ProtustrankaFormatedWithAdressOIB_1"> MENS-KORMAN GRUPA d.o.o. za trgovinu i usluge, OIB 04436522142, Augusta Šenoe 6, 32235 Bapska</derivirana_varijabla>
  </DomainObject.Predmet.ProtustrankaFormatedWithAdressOIB>
  <DomainObject.Predmet.ProtustrankaWithAdress>
    <izvorni_sadrzaj>MENS-KORMAN GRUPA d.o.o. za trgovinu i usluge Augusta Šenoe 6, 32235 Bapska</izvorni_sadrzaj>
    <derivirana_varijabla naziv="DomainObject.Predmet.ProtustrankaWithAdress_1">MENS-KORMAN GRUPA d.o.o. za trgovinu i usluge Augusta Šenoe 6, 32235 Bapska</derivirana_varijabla>
  </DomainObject.Predmet.ProtustrankaWithAdress>
  <DomainObject.Predmet.ProtustrankaWithAdressOIB>
    <izvorni_sadrzaj>MENS-KORMAN GRUPA d.o.o. za trgovinu i usluge, OIB 04436522142, Augusta Šenoe 6, 32235 Bapska</izvorni_sadrzaj>
    <derivirana_varijabla naziv="DomainObject.Predmet.ProtustrankaWithAdressOIB_1">MENS-KORMAN GRUPA d.o.o. za trgovinu i usluge, OIB 04436522142, Augusta Šenoe 6, 32235 Bapska</derivirana_varijabla>
  </DomainObject.Predmet.ProtustrankaWithAdressOIB>
  <DomainObject.Predmet.ProtustrankaNazivFormated>
    <izvorni_sadrzaj>MENS-KORMAN GRUPA d.o.o. za trgovinu i usluge</izvorni_sadrzaj>
    <derivirana_varijabla naziv="DomainObject.Predmet.ProtustrankaNazivFormated_1">MENS-KORMAN GRUPA d.o.o. za trgovinu i usluge</derivirana_varijabla>
    <derivirana_varijabla naziv="Padez">MENS-KORMAN GRUPA d.o.o. za trgovinu i usluge</derivirana_varijabla>
  </DomainObject.Predmet.ProtustrankaNazivFormated>
  <DomainObject.Predmet.ProtustrankaNazivFormatedOIB>
    <izvorni_sadrzaj>MENS-KORMAN GRUPA d.o.o. za trgovinu i usluge, OIB 04436522142</izvorni_sadrzaj>
    <derivirana_varijabla naziv="DomainObject.Predmet.ProtustrankaNazivFormatedOIB_1">MENS-KORMAN GRUPA d.o.o. za trgovinu i usluge, OIB 04436522142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82 - Sušić</izvorni_sadrzaj>
    <derivirana_varijabla naziv="DomainObject.Predmet.Referada.Naziv_1">Ref. 82 - Sušić</derivirana_varijabla>
  </DomainObject.Predmet.Referada.Naziv>
  <DomainObject.Predmet.Referada.Oznaka>
    <izvorni_sadrzaj>82</izvorni_sadrzaj>
    <derivirana_varijabla naziv="DomainObject.Predmet.Referada.Oznaka_1">82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Josip Sušić</izvorni_sadrzaj>
    <derivirana_varijabla naziv="DomainObject.Predmet.Referada.Sudac_1">Josip Sušić</derivirana_varijabla>
    <derivirana_varijabla naziv="Dativ">Josip Sušić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Korman; Josip Korman</izvorni_sadrzaj>
    <derivirana_varijabla naziv="DomainObject.Predmet.StrankaFormated_1">  Tomislav Korman; Josip Korman</derivirana_varijabla>
  </DomainObject.Predmet.StrankaFormated>
  <DomainObject.Predmet.StrankaFormatedOIB>
    <izvorni_sadrzaj>  Tomislav Korman, OIB 64302522506; Josip Korman, OIB 74444561496</izvorni_sadrzaj>
    <derivirana_varijabla naziv="DomainObject.Predmet.StrankaFormatedOIB_1">  Tomislav Korman, OIB 64302522506; Josip Korman, OIB 74444561496</derivirana_varijabla>
  </DomainObject.Predmet.StrankaFormatedOIB>
  <DomainObject.Predmet.StrankaFormatedWithAdress>
    <izvorni_sadrzaj> Tomislav Korman, Biđska 20, 31000 Osijek; Josip Korman, Augusta Šenoe 6, 32235 Bapska</izvorni_sadrzaj>
    <derivirana_varijabla naziv="DomainObject.Predmet.StrankaFormatedWithAdress_1"> Tomislav Korman, Biđska 20, 31000 Osijek; Josip Korman, Augusta Šenoe 6, 32235 Bapska</derivirana_varijabla>
  </DomainObject.Predmet.StrankaFormatedWithAdress>
  <DomainObject.Predmet.StrankaFormatedWithAdressOIB>
    <izvorni_sadrzaj> Tomislav Korman, OIB 64302522506, Biđska 20, 31000 Osijek; Josip Korman, OIB 74444561496, Augusta Šenoe 6, 32235 Bapska</izvorni_sadrzaj>
    <derivirana_varijabla naziv="DomainObject.Predmet.StrankaFormatedWithAdressOIB_1"> Tomislav Korman, OIB 64302522506, Biđska 20, 31000 Osijek; Josip Korman, OIB 74444561496, Augusta Šenoe 6, 32235 Bapska</derivirana_varijabla>
  </DomainObject.Predmet.StrankaFormatedWithAdressOIB>
  <DomainObject.Predmet.StrankaWithAdress>
    <izvorni_sadrzaj>Tomislav Korman Biđska 20,31000 Osijek,Josip Korman Augusta Šenoe 6,32235 Bapska</izvorni_sadrzaj>
    <derivirana_varijabla naziv="DomainObject.Predmet.StrankaWithAdress_1">Tomislav Korman Biđska 20,31000 Osijek,Josip Korman Augusta Šenoe 6,32235 Bapska</derivirana_varijabla>
  </DomainObject.Predmet.StrankaWithAdress>
  <DomainObject.Predmet.StrankaWithAdressOIB>
    <izvorni_sadrzaj>Tomislav Korman, OIB 64302522506, Biđska 20,31000 Osijek,Josip Korman, OIB 74444561496, Augusta Šenoe 6,32235 Bapska</izvorni_sadrzaj>
    <derivirana_varijabla naziv="DomainObject.Predmet.StrankaWithAdressOIB_1">Tomislav Korman, OIB 64302522506, Biđska 20,31000 Osijek,Josip Korman, OIB 74444561496, Augusta Šenoe 6,32235 Bapska</derivirana_varijabla>
  </DomainObject.Predmet.StrankaWithAdressOIB>
  <DomainObject.Predmet.StrankaNazivFormated>
    <izvorni_sadrzaj>Tomislav Korman,Josip Korman</izvorni_sadrzaj>
    <derivirana_varijabla naziv="DomainObject.Predmet.StrankaNazivFormated_1">Tomislav Korman,Josip Korman</derivirana_varijabla>
    <derivirana_varijabla naziv="Padez">Tomislav Korman,Josip Korman</derivirana_varijabla>
  </DomainObject.Predmet.StrankaNazivFormated>
  <DomainObject.Predmet.StrankaNazivFormatedOIB>
    <izvorni_sadrzaj>Tomislav Korman, OIB 64302522506,Josip Korman, OIB 74444561496</izvorni_sadrzaj>
    <derivirana_varijabla naziv="DomainObject.Predmet.StrankaNazivFormatedOIB_1">Tomislav Korman, OIB 64302522506,Josip Korman, OIB 74444561496</derivirana_varijabla>
  </DomainObject.Predmet.StrankaNazivFormatedOIB>
  <DomainObject.Predmet.Sud.Adresa.Naselje>
    <izvorni_sadrzaj>Zagreb</izvorni_sadrzaj>
    <derivirana_varijabla naziv="DomainObject.Predmet.Sud.Adresa.Naselje_1">Zagreb</derivirana_varijabla>
    <derivirana_varijabla naziv="DativNaselje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Savska cesta 62</izvorni_sadrzaj>
    <derivirana_varijabla naziv="DomainObject.Predmet.Sud.Adresa.UlicaIKBR_1">Savska cesta 62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Prijepisna pisarnica</izvorni_sadrzaj>
    <derivirana_varijabla naziv="DomainObject.Predmet.TrenutnaLokacijaSpisa.Naziv_1">Prijepisna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Svjetlana Kirin</izvorni_sadrzaj>
    <derivirana_varijabla naziv="DomainObject.Predmet.Zapisnicar_1">Svjetlana Kirin</derivirana_varijabla>
    <derivirana_varijabla naziv="Padez">Svjetlana Kirin</derivirana_varijabla>
  </DomainObject.Predmet.Zapisnicar>
  <DomainObject.Predmet.StrankaListFormated>
    <izvorni_sadrzaj>
      <item>Tomislav Korman</item>
      <item>Josip Korman</item>
    </izvorni_sadrzaj>
    <derivirana_varijabla naziv="DomainObject.Predmet.StrankaListFormated_1">
      <item>Tomislav Korman</item>
      <item>Josip Korman</item>
    </derivirana_varijabla>
  </DomainObject.Predmet.StrankaListFormated>
  <DomainObject.Predmet.StrankaListFormatedOIB>
    <izvorni_sadrzaj>
      <item>Tomislav Korman, OIB 64302522506</item>
      <item>Josip Korman, OIB 74444561496</item>
    </izvorni_sadrzaj>
    <derivirana_varijabla naziv="DomainObject.Predmet.StrankaListFormatedOIB_1">
      <item>Tomislav Korman, OIB 64302522506</item>
      <item>Josip Korman, OIB 74444561496</item>
    </derivirana_varijabla>
  </DomainObject.Predmet.StrankaListFormatedOIB>
  <DomainObject.Predmet.StrankaListFormatedWithAdress>
    <izvorni_sadrzaj>
      <item>Tomislav Korman, Biđska 20, 31000 Osijek</item>
      <item>Josip Korman, Augusta Šenoe 6, 32235 Bapska</item>
    </izvorni_sadrzaj>
    <derivirana_varijabla naziv="DomainObject.Predmet.StrankaListFormatedWithAdress_1">
      <item>Tomislav Korman, Biđska 20, 31000 Osijek</item>
      <item>Josip Korman, Augusta Šenoe 6, 32235 Bapska</item>
    </derivirana_varijabla>
  </DomainObject.Predmet.StrankaListFormatedWithAdress>
  <DomainObject.Predmet.StrankaListFormatedWithAdressOIB>
    <izvorni_sadrzaj>
      <item>Tomislav Korman, OIB 64302522506, Biđska 20, 31000 Osijek</item>
      <item>Josip Korman, OIB 74444561496, Augusta Šenoe 6, 32235 Bapska</item>
    </izvorni_sadrzaj>
    <derivirana_varijabla naziv="DomainObject.Predmet.StrankaListFormatedWithAdressOIB_1">
      <item>Tomislav Korman, OIB 64302522506, Biđska 20, 31000 Osijek</item>
      <item>Josip Korman, OIB 74444561496, Augusta Šenoe 6, 32235 Bapska</item>
    </derivirana_varijabla>
  </DomainObject.Predmet.StrankaListFormatedWithAdressOIB>
  <DomainObject.Predmet.StrankaListNazivFormated>
    <izvorni_sadrzaj>
      <item>Tomislav Korman</item>
      <item>Josip Korman</item>
    </izvorni_sadrzaj>
    <derivirana_varijabla naziv="DomainObject.Predmet.StrankaListNazivFormated_1">
      <item>Tomislav Korman</item>
      <item>Josip Korman</item>
    </derivirana_varijabla>
  </DomainObject.Predmet.StrankaListNazivFormated>
  <DomainObject.Predmet.StrankaListNazivFormatedOIB>
    <izvorni_sadrzaj>
      <item>Tomislav Korman, OIB 64302522506</item>
      <item>Josip Korman, OIB 74444561496</item>
    </izvorni_sadrzaj>
    <derivirana_varijabla naziv="DomainObject.Predmet.StrankaListNazivFormatedOIB_1">
      <item>Tomislav Korman, OIB 64302522506</item>
      <item>Josip Korman, OIB 74444561496</item>
    </derivirana_varijabla>
  </DomainObject.Predmet.StrankaListNazivFormatedOIB>
  <DomainObject.Predmet.ProtuStrankaListFormated>
    <izvorni_sadrzaj>
      <item>MENS-KORMAN GRUPA d.o.o. za trgovinu i usluge</item>
    </izvorni_sadrzaj>
    <derivirana_varijabla naziv="DomainObject.Predmet.ProtuStrankaListFormated_1">
      <item>MENS-KORMAN GRUPA d.o.o. za trgovinu i usluge</item>
    </derivirana_varijabla>
  </DomainObject.Predmet.ProtuStrankaListFormated>
  <DomainObject.Predmet.ProtuStrankaListFormatedOIB>
    <izvorni_sadrzaj>
      <item>MENS-KORMAN GRUPA d.o.o. za trgovinu i usluge, OIB 04436522142</item>
    </izvorni_sadrzaj>
    <derivirana_varijabla naziv="DomainObject.Predmet.ProtuStrankaListFormatedOIB_1">
      <item>MENS-KORMAN GRUPA d.o.o. za trgovinu i usluge, OIB 04436522142</item>
    </derivirana_varijabla>
  </DomainObject.Predmet.ProtuStrankaListFormatedOIB>
  <DomainObject.Predmet.ProtuStrankaListFormatedWithAdress>
    <izvorni_sadrzaj>
      <item>MENS-KORMAN GRUPA d.o.o. za trgovinu i usluge, Augusta Šenoe 6, 32235 Bapska</item>
    </izvorni_sadrzaj>
    <derivirana_varijabla naziv="DomainObject.Predmet.ProtuStrankaListFormatedWithAdress_1">
      <item>MENS-KORMAN GRUPA d.o.o. za trgovinu i usluge, Augusta Šenoe 6, 32235 Bapska</item>
    </derivirana_varijabla>
  </DomainObject.Predmet.ProtuStrankaListFormatedWithAdress>
  <DomainObject.Predmet.ProtuStrankaListFormatedWithAdressOIB>
    <izvorni_sadrzaj>
      <item>MENS-KORMAN GRUPA d.o.o. za trgovinu i usluge, OIB 04436522142, Augusta Šenoe 6, 32235 Bapska</item>
    </izvorni_sadrzaj>
    <derivirana_varijabla naziv="DomainObject.Predmet.ProtuStrankaListFormatedWithAdressOIB_1">
      <item>MENS-KORMAN GRUPA d.o.o. za trgovinu i usluge, OIB 04436522142, Augusta Šenoe 6, 32235 Bapska</item>
    </derivirana_varijabla>
  </DomainObject.Predmet.ProtuStrankaListFormatedWithAdressOIB>
  <DomainObject.Predmet.ProtuStrankaListNazivFormated>
    <izvorni_sadrzaj>
      <item>MENS-KORMAN GRUPA d.o.o. za trgovinu i usluge</item>
    </izvorni_sadrzaj>
    <derivirana_varijabla naziv="DomainObject.Predmet.ProtuStrankaListNazivFormated_1">
      <item>MENS-KORMAN GRUPA d.o.o. za trgovinu i usluge</item>
    </derivirana_varijabla>
  </DomainObject.Predmet.ProtuStrankaListNazivFormated>
  <DomainObject.Predmet.ProtuStrankaListNazivFormatedOIB>
    <izvorni_sadrzaj>
      <item>MENS-KORMAN GRUPA d.o.o. za trgovinu i usluge, OIB 04436522142</item>
    </izvorni_sadrzaj>
    <derivirana_varijabla naziv="DomainObject.Predmet.ProtuStrankaListNazivFormatedOIB_1">
      <item>MENS-KORMAN GRUPA d.o.o. za trgovinu i usluge, OIB 04436522142</item>
    </derivirana_varijabla>
  </DomainObject.Predmet.ProtuStrankaListNazivFormatedOIB>
  <DomainObject.Predmet.OstaliListFormated>
    <izvorni_sadrzaj>
      <item>Stjepan Širić</item>
    </izvorni_sadrzaj>
    <derivirana_varijabla naziv="DomainObject.Predmet.OstaliListFormated_1">
      <item>Stjepan Širić</item>
    </derivirana_varijabla>
    <derivirana_varijabla naziv="DrugaOsoba">
      <item>Stjepan Širić</item>
    </derivirana_varijabla>
  </DomainObject.Predmet.OstaliListFormated>
  <DomainObject.Predmet.OstaliListFormatedOIB>
    <izvorni_sadrzaj>
      <item>Stjepan Širić, OIB 81403852216</item>
    </izvorni_sadrzaj>
    <derivirana_varijabla naziv="DomainObject.Predmet.OstaliListFormatedOIB_1">
      <item>Stjepan Širić, OIB 81403852216</item>
    </derivirana_varijabla>
  </DomainObject.Predmet.OstaliListFormatedOIB>
  <DomainObject.Predmet.OstaliListFormatedWithAdress>
    <izvorni_sadrzaj>
      <item>Stjepan Širić, Ruđera Boškovića 36, 31431 Čepin</item>
    </izvorni_sadrzaj>
    <derivirana_varijabla naziv="DomainObject.Predmet.OstaliListFormatedWithAdress_1">
      <item>Stjepan Širić, Ruđera Boškovića 36, 31431 Čepin</item>
    </derivirana_varijabla>
  </DomainObject.Predmet.OstaliListFormatedWithAdress>
  <DomainObject.Predmet.OstaliListFormatedWithAdressOIB>
    <izvorni_sadrzaj>
      <item>Stjepan Širić, OIB 81403852216, Ruđera Boškovića 36, 31431 Čepin</item>
    </izvorni_sadrzaj>
    <derivirana_varijabla naziv="DomainObject.Predmet.OstaliListFormatedWithAdressOIB_1">
      <item>Stjepan Širić, OIB 81403852216, Ruđera Boškovića 36, 31431 Čepin</item>
    </derivirana_varijabla>
  </DomainObject.Predmet.OstaliListFormatedWithAdressOIB>
  <DomainObject.Predmet.OstaliListNazivFormated>
    <izvorni_sadrzaj>
      <item>Stjepan Širić</item>
    </izvorni_sadrzaj>
    <derivirana_varijabla naziv="DomainObject.Predmet.OstaliListNazivFormated_1">
      <item>Stjepan Širić</item>
    </derivirana_varijabla>
  </DomainObject.Predmet.OstaliListNazivFormated>
  <DomainObject.Predmet.OstaliListNazivFormatedOIB>
    <izvorni_sadrzaj>
      <item>Stjepan Širić, OIB 81403852216</item>
    </izvorni_sadrzaj>
    <derivirana_varijabla naziv="DomainObject.Predmet.OstaliListNazivFormatedOIB_1">
      <item>Stjepan Širić, OIB 81403852216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18. svibnja 2023.</izvorni_sadrzaj>
    <derivirana_varijabla naziv="DomainObject.Datum_1">18. svibnja 2023.</derivirana_varijabla>
  </DomainObject.Datum>
  <DomainObject.PoslovniBrojDokumenta>
    <izvorni_sadrzaj>Pž-4649/2022-10</izvorni_sadrzaj>
    <derivirana_varijabla naziv="DomainObject.PoslovniBrojDokumenta_1">Pž-4649/2022-10</derivirana_varijabla>
  </DomainObject.PoslovniBrojDokumenta>
  <DomainObject.Predmet.StrankaIDrugi>
    <izvorni_sadrzaj>Tomislav Korman i dr.</izvorni_sadrzaj>
    <derivirana_varijabla naziv="DomainObject.Predmet.StrankaIDrugi_1">Tomislav Korman i dr.</derivirana_varijabla>
  </DomainObject.Predmet.StrankaIDrugi>
  <DomainObject.Predmet.ProtustrankaIDrugi>
    <izvorni_sadrzaj>MENS-KORMAN GRUPA d.o.o. za trgovinu i usluge</izvorni_sadrzaj>
    <derivirana_varijabla naziv="DomainObject.Predmet.ProtustrankaIDrugi_1">MENS-KORMAN GRUPA d.o.o. za trgovinu i usluge</derivirana_varijabla>
  </DomainObject.Predmet.ProtustrankaIDrugi>
  <DomainObject.Predmet.StrankaIDrugiAdressOIB>
    <izvorni_sadrzaj>Tomislav Korman, OIB 64302522506, Biđska 20, 31000 Osijek i dr.</izvorni_sadrzaj>
    <derivirana_varijabla naziv="DomainObject.Predmet.StrankaIDrugiAdressOIB_1">Tomislav Korman, OIB 64302522506, Biđska 20, 31000 Osijek i dr.</derivirana_varijabla>
  </DomainObject.Predmet.StrankaIDrugiAdressOIB>
  <DomainObject.Predmet.ProtustrankaIDrugiAdressOIB>
    <izvorni_sadrzaj>MENS-KORMAN GRUPA d.o.o. za trgovinu i usluge, OIB 04436522142, Augusta Šenoe 6, 32235 Bapska</izvorni_sadrzaj>
    <derivirana_varijabla naziv="DomainObject.Predmet.ProtustrankaIDrugiAdressOIB_1">MENS-KORMAN GRUPA d.o.o. za trgovinu i usluge, OIB 04436522142, Augusta Šenoe 6, 32235 Bapska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2022.</izvorni_sadrzaj>
    <derivirana_varijabla naziv="DomainObject.Predmet.OdlukaRjesenje.DatumDonosenjaOdluke_1">12. prosinca 2022.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Pž-4649/2022-5</izvorni_sadrzaj>
    <derivirana_varijabla naziv="DomainObject.Predmet.OdlukaRjesenje.Oznaka_1">Pž-4649/2022-5</derivirana_varijabla>
  </DomainObject.Predmet.OdlukaRjesenje.Oznaka>
  <DomainObject.Predmet.SudioniciListNaziv>
    <izvorni_sadrzaj>
      <item>MENS-KORMAN GRUPA d.o.o. za trgovinu i usluge</item>
      <item>Tomislav Korman</item>
      <item>Josip Korman</item>
      <item>Stjepan Širić</item>
    </izvorni_sadrzaj>
    <derivirana_varijabla naziv="DomainObject.Predmet.SudioniciListNaziv_1">
      <item>MENS-KORMAN GRUPA d.o.o. za trgovinu i usluge</item>
      <item>Tomislav Korman</item>
      <item>Josip Korman</item>
      <item>Stjepan Širić</item>
    </derivirana_varijabla>
    <derivirana_varijabla naziv="OstaliSudionici">
      <item>MENS-KORMAN GRUPA d.o.o. za trgovinu i usluge</item>
      <item>Tomislav Korman</item>
      <item>Josip Korman</item>
      <item>Stjepan Širić</item>
    </derivirana_varijabla>
  </DomainObject.Predmet.SudioniciListNaziv>
  <DomainObject.Predmet.SudioniciListAdressOIB>
    <izvorni_sadrzaj>
      <item>MENS-KORMAN GRUPA d.o.o. za trgovinu i usluge, OIB 04436522142, Augusta Šenoe 6,32235 Bapska</item>
      <item>Tomislav Korman, OIB 64302522506, Biđska 20,31000 Osijek</item>
      <item>Josip Korman, OIB 74444561496, Augusta Šenoe 6,32235 Bapska</item>
      <item>Stjepan Širić, OIB 81403852216, Ruđera Boškovića 36,31431 Čepin</item>
    </izvorni_sadrzaj>
    <derivirana_varijabla naziv="DomainObject.Predmet.SudioniciListAdressOIB_1">
      <item>MENS-KORMAN GRUPA d.o.o. za trgovinu i usluge, OIB 04436522142, Augusta Šenoe 6,32235 Bapska</item>
      <item>Tomislav Korman, OIB 64302522506, Biđska 20,31000 Osijek</item>
      <item>Josip Korman, OIB 74444561496, Augusta Šenoe 6,32235 Bapska</item>
      <item>Stjepan Širić, OIB 81403852216, Ruđera Boškovića 36,31431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04436522142</item>
      <item>, OIB 64302522506</item>
      <item>, OIB 74444561496</item>
      <item>, OIB 81403852216</item>
    </izvorni_sadrzaj>
    <derivirana_varijabla naziv="DomainObject.Predmet.SudioniciListNazivOIB_1">
      <item>, OIB 04436522142</item>
      <item>, OIB 64302522506</item>
      <item>, OIB 74444561496</item>
      <item>, OIB 81403852216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UserObject.PoslovniBrojPrvostupanjskogSpisa>
    <izvorni_sadrzaj/>
    <derivirana_varijabla naziv="UserObject.PoslovniBrojPrvostupanjskogSpisa_1"> St-414/2019</derivirana_varijabla>
  </UserObject.PoslovniBrojPrvostupanjskogSpisa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redmet.OznakaNizestupanjskogPredmeta>
    <izvorni_sadrzaj>St-414/2019</izvorni_sadrzaj>
    <derivirana_varijabla naziv="DomainObject.Predmet.OznakaNizestupanjskogPredmeta_1">St-414/2019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svibnja 2023.</izvorni_sadrzaj>
    <derivirana_varijabla naziv="DomainObject.PredzadnjaOdlukaIzPredmeta.DatumDonosenjaOdluke_1">12. svibnja 2023.</derivirana_varijabla>
  </DomainObject.PredzadnjaOdlukaIzPredmeta.DatumDonosenjaOdluke>
  <DomainObject.PredzadnjaOdlukaIzPredmeta.Oznaka>
    <izvorni_sadrzaj>Pž-4649/2022-9</izvorni_sadrzaj>
    <derivirana_varijabla naziv="DomainObject.PredzadnjaOdlukaIzPredmeta.Oznaka_1">Pž-4649/2022-9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srpnja 2019.</izvorni_sadrzaj>
    <derivirana_varijabla naziv="DomainObject.Predmet.DatumPocetkaProcesa_1">2.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E23ED9-1208-4C0F-A462-E2F02A0C49A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64</properties:Words>
  <properties:Characters>427</properties:Characters>
  <properties:Lines>24</properties:Lines>
  <properties:Paragraphs>11</properties:Paragraphs>
  <properties:TotalTime>13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2019-10-17T08:32:00Z</dcterms:created>
  <dc:creator>wsadmin</dc:creator>
  <dc:description>Ovaj predložak služi kao osnova za kreiranje novih eSPIS predložaka te za upravljanje eSPIS funkcijama tijekom obrade sudskih dokumenata.</dc:description>
  <cp:lastModifiedBy>Svjetlana Kirin</cp:lastModifiedBy>
  <cp:lastPrinted>2023-05-18T07:16:00Z</cp:lastPrinted>
  <dcterms:modified xmlns:xsi="http://www.w3.org/2001/XMLSchema-instance" xsi:type="dcterms:W3CDTF">2023-05-18T07:16:00Z</dcterms:modified>
  <cp:revision>10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Pž-4649/2022-10 / Odluka - Dopis - ostalo</vt:lpwstr>
  </prop:property>
  <prop:property fmtid="{D5CDD505-2E9C-101B-9397-08002B2CF9AE}" pid="6" name="Predlozak_id">
    <vt:lpwstr>1000000534</vt:lpwstr>
  </prop:property>
  <prop:property fmtid="{D5CDD505-2E9C-101B-9397-08002B2CF9AE}" pid="7" name="Predlozak_oznaka">
    <vt:lpwstr>VTS_005</vt:lpwstr>
  </prop:property>
  <prop:property fmtid="{D5CDD505-2E9C-101B-9397-08002B2CF9AE}" pid="8" name="Predlozak_naziv">
    <vt:lpwstr>Popratni dopis-bez spisa</vt:lpwstr>
  </prop:property>
</prop:Properties>
</file>